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Hlk121348924"/>
    <w:p w14:paraId="0A2381F7" w14:textId="6CFFD243" w:rsidR="00D96801" w:rsidRPr="001C4240" w:rsidRDefault="00304AD3" w:rsidP="00DA3111">
      <w:pPr>
        <w:spacing w:before="240" w:line="240" w:lineRule="auto"/>
        <w:ind w:firstLine="851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1C4240">
        <w:rPr>
          <w:rFonts w:ascii="TH SarabunPSK" w:hAnsi="TH SarabunPSK" w:cs="TH SarabunPSK"/>
          <w:noProof/>
          <w:color w:val="auto"/>
          <w:sz w:val="32"/>
          <w:szCs w:val="32"/>
        </w:rPr>
        <mc:AlternateContent>
          <mc:Choice Requires="wps">
            <w:drawing>
              <wp:anchor distT="45720" distB="45720" distL="114300" distR="114300" simplePos="0" relativeHeight="251939840" behindDoc="0" locked="0" layoutInCell="1" allowOverlap="1" wp14:anchorId="7AE52DBE" wp14:editId="125C1FB1">
                <wp:simplePos x="0" y="0"/>
                <wp:positionH relativeFrom="column">
                  <wp:posOffset>5492115</wp:posOffset>
                </wp:positionH>
                <wp:positionV relativeFrom="paragraph">
                  <wp:posOffset>-520700</wp:posOffset>
                </wp:positionV>
                <wp:extent cx="863600" cy="317500"/>
                <wp:effectExtent l="0" t="0" r="0" b="635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63600" cy="317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F585EA5" w14:textId="3ABE4277" w:rsidR="00304AD3" w:rsidRPr="00304AD3" w:rsidRDefault="00304AD3">
                            <w:pPr>
                              <w:rPr>
                                <w:rFonts w:ascii="TH SarabunPSK" w:hAnsi="TH SarabunPSK" w:cs="TH SarabunPSK"/>
                                <w:color w:val="auto"/>
                                <w:sz w:val="32"/>
                                <w:szCs w:val="32"/>
                              </w:rPr>
                            </w:pPr>
                            <w:r w:rsidRPr="00304AD3">
                              <w:rPr>
                                <w:rFonts w:ascii="TH SarabunPSK" w:hAnsi="TH SarabunPSK" w:cs="TH SarabunPSK"/>
                                <w:color w:val="auto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เอกสารแนบ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AE52DBE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32.45pt;margin-top:-41pt;width:68pt;height:25pt;z-index:2519398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" stroked="f">
                <v:textbox>
                  <w:txbxContent>
                    <w:p w14:paraId="2F585EA5" w14:textId="3ABE4277" w:rsidR="00304AD3" w:rsidRPr="00304AD3" w:rsidRDefault="00304AD3">
                      <w:pPr>
                        <w:rPr>
                          <w:rFonts w:ascii="TH SarabunPSK" w:hAnsi="TH SarabunPSK" w:cs="TH SarabunPSK"/>
                          <w:color w:val="auto"/>
                          <w:sz w:val="32"/>
                          <w:szCs w:val="32"/>
                        </w:rPr>
                      </w:pPr>
                      <w:r w:rsidRPr="00304AD3">
                        <w:rPr>
                          <w:rFonts w:ascii="TH SarabunPSK" w:hAnsi="TH SarabunPSK" w:cs="TH SarabunPSK"/>
                          <w:color w:val="auto"/>
                          <w:sz w:val="32"/>
                          <w:szCs w:val="32"/>
                          <w:cs/>
                          <w:lang w:bidi="th-TH"/>
                        </w:rPr>
                        <w:t>เอกสารแนบ</w:t>
                      </w:r>
                    </w:p>
                  </w:txbxContent>
                </v:textbox>
              </v:shape>
            </w:pict>
          </mc:Fallback>
        </mc:AlternateContent>
      </w:r>
    </w:p>
    <w:bookmarkEnd w:id="0"/>
    <w:p w14:paraId="3638D51E" w14:textId="4ECBACCE" w:rsidR="00297E8D" w:rsidRPr="001C4240" w:rsidRDefault="00220E61" w:rsidP="006C0969">
      <w:pPr>
        <w:jc w:val="center"/>
        <w:rPr>
          <w:rFonts w:ascii="TH SarabunPSK" w:hAnsi="TH SarabunPSK" w:cs="TH SarabunPSK"/>
          <w:noProof/>
          <w:color w:val="auto"/>
        </w:rPr>
      </w:pPr>
      <w:r w:rsidRPr="001C4240">
        <w:rPr>
          <w:rFonts w:ascii="TH SarabunPSK" w:hAnsi="TH SarabunPSK" w:cs="TH SarabunPSK"/>
          <w:noProof/>
          <w:color w:val="auto"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931648" behindDoc="0" locked="0" layoutInCell="1" allowOverlap="1" wp14:anchorId="246372EE" wp14:editId="4777B861">
                <wp:simplePos x="0" y="0"/>
                <wp:positionH relativeFrom="margin">
                  <wp:posOffset>4284345</wp:posOffset>
                </wp:positionH>
                <wp:positionV relativeFrom="paragraph">
                  <wp:posOffset>19685</wp:posOffset>
                </wp:positionV>
                <wp:extent cx="1937441" cy="334978"/>
                <wp:effectExtent l="0" t="0" r="24765" b="27305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37441" cy="33497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4B6DCB5" w14:textId="2CC3D773" w:rsidR="0009265D" w:rsidRPr="005526F7" w:rsidRDefault="0009265D" w:rsidP="0009265D">
                            <w:pPr>
                              <w:shd w:val="clear" w:color="auto" w:fill="D4EAF3" w:themeFill="accent1" w:themeFillTint="33"/>
                              <w:jc w:val="center"/>
                              <w:rPr>
                                <w:rFonts w:ascii="TH SarabunPSK" w:hAnsi="TH SarabunPSK" w:cs="TH SarabunPSK"/>
                                <w:color w:val="auto"/>
                                <w:sz w:val="32"/>
                                <w:szCs w:val="32"/>
                                <w:cs/>
                                <w:lang w:bidi="th-TH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color w:val="auto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ปก</w:t>
                            </w:r>
                            <w:r w:rsidR="006E0DFD">
                              <w:rPr>
                                <w:rFonts w:ascii="TH SarabunPSK" w:hAnsi="TH SarabunPSK" w:cs="TH SarabunPSK" w:hint="cs"/>
                                <w:color w:val="auto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หน้า</w:t>
                            </w:r>
                            <w:r>
                              <w:rPr>
                                <w:rFonts w:ascii="TH SarabunPSK" w:hAnsi="TH SarabunPSK" w:cs="TH SarabunPSK" w:hint="cs"/>
                                <w:color w:val="auto"/>
                                <w:sz w:val="32"/>
                                <w:szCs w:val="32"/>
                                <w:cs/>
                                <w:lang w:bidi="th-TH"/>
                              </w:rPr>
                              <w:t xml:space="preserve">บันทึกข้อตกลงฯ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46372EE" id="Text Box 12" o:spid="_x0000_s1027" type="#_x0000_t202" style="position:absolute;left:0;text-align:left;margin-left:337.35pt;margin-top:1.55pt;width:152.55pt;height:26.4pt;z-index:25193164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" fillcolor="white [3201]" strokeweight=".5pt">
                <v:textbox>
                  <w:txbxContent>
                    <w:p w14:paraId="64B6DCB5" w14:textId="2CC3D773" w:rsidR="0009265D" w:rsidRPr="005526F7" w:rsidRDefault="0009265D" w:rsidP="0009265D">
                      <w:pPr>
                        <w:shd w:val="clear" w:color="auto" w:fill="D4EAF3" w:themeFill="accent1" w:themeFillTint="33"/>
                        <w:jc w:val="center"/>
                        <w:rPr>
                          <w:rFonts w:ascii="TH SarabunPSK" w:hAnsi="TH SarabunPSK" w:cs="TH SarabunPSK"/>
                          <w:color w:val="auto"/>
                          <w:sz w:val="32"/>
                          <w:szCs w:val="32"/>
                          <w:cs/>
                          <w:lang w:bidi="th-TH"/>
                        </w:rPr>
                      </w:pPr>
                      <w:r>
                        <w:rPr>
                          <w:rFonts w:ascii="TH SarabunPSK" w:hAnsi="TH SarabunPSK" w:cs="TH SarabunPSK" w:hint="cs"/>
                          <w:color w:val="auto"/>
                          <w:sz w:val="32"/>
                          <w:szCs w:val="32"/>
                          <w:cs/>
                          <w:lang w:bidi="th-TH"/>
                        </w:rPr>
                        <w:t>ปก</w:t>
                      </w:r>
                      <w:r w:rsidR="006E0DFD">
                        <w:rPr>
                          <w:rFonts w:ascii="TH SarabunPSK" w:hAnsi="TH SarabunPSK" w:cs="TH SarabunPSK" w:hint="cs"/>
                          <w:color w:val="auto"/>
                          <w:sz w:val="32"/>
                          <w:szCs w:val="32"/>
                          <w:cs/>
                          <w:lang w:bidi="th-TH"/>
                        </w:rPr>
                        <w:t>หน้า</w:t>
                      </w:r>
                      <w:r>
                        <w:rPr>
                          <w:rFonts w:ascii="TH SarabunPSK" w:hAnsi="TH SarabunPSK" w:cs="TH SarabunPSK" w:hint="cs"/>
                          <w:color w:val="auto"/>
                          <w:sz w:val="32"/>
                          <w:szCs w:val="32"/>
                          <w:cs/>
                          <w:lang w:bidi="th-TH"/>
                        </w:rPr>
                        <w:t xml:space="preserve">บันทึกข้อตกลงฯ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3515ACF" w14:textId="77777777" w:rsidR="00220E61" w:rsidRPr="001C4240" w:rsidRDefault="00220E61" w:rsidP="006C0969">
      <w:pPr>
        <w:jc w:val="center"/>
        <w:rPr>
          <w:rFonts w:ascii="TH SarabunPSK" w:hAnsi="TH SarabunPSK" w:cs="TH SarabunPSK"/>
          <w:noProof/>
          <w:color w:val="auto"/>
        </w:rPr>
      </w:pPr>
    </w:p>
    <w:p w14:paraId="3FA37D92" w14:textId="77777777" w:rsidR="00827C09" w:rsidRPr="001C4240" w:rsidRDefault="00827C09" w:rsidP="006C0969">
      <w:pPr>
        <w:jc w:val="center"/>
        <w:rPr>
          <w:rFonts w:ascii="TH SarabunPSK" w:hAnsi="TH SarabunPSK" w:cs="TH SarabunPSK"/>
          <w:color w:val="auto"/>
          <w:sz w:val="32"/>
          <w:szCs w:val="32"/>
          <w:lang w:bidi="th-TH"/>
        </w:rPr>
      </w:pPr>
    </w:p>
    <w:p w14:paraId="75A00241" w14:textId="0119A5C2" w:rsidR="00297E8D" w:rsidRPr="001C4240" w:rsidRDefault="00297E8D" w:rsidP="006C0969">
      <w:pPr>
        <w:jc w:val="center"/>
        <w:rPr>
          <w:rFonts w:ascii="TH SarabunPSK" w:hAnsi="TH SarabunPSK" w:cs="TH SarabunPSK"/>
          <w:color w:val="auto"/>
          <w:sz w:val="32"/>
          <w:szCs w:val="32"/>
          <w:lang w:bidi="th-TH"/>
        </w:rPr>
      </w:pPr>
    </w:p>
    <w:p w14:paraId="18656123" w14:textId="687FF2BE" w:rsidR="00297E8D" w:rsidRPr="001C4240" w:rsidRDefault="00297E8D" w:rsidP="00297E8D">
      <w:pPr>
        <w:jc w:val="center"/>
        <w:rPr>
          <w:rFonts w:ascii="TH SarabunPSK" w:hAnsi="TH SarabunPSK" w:cs="TH SarabunPSK"/>
          <w:b/>
          <w:bCs/>
          <w:color w:val="auto"/>
          <w:sz w:val="56"/>
          <w:szCs w:val="56"/>
          <w:lang w:bidi="th-TH"/>
        </w:rPr>
      </w:pPr>
      <w:r w:rsidRPr="001C4240">
        <w:rPr>
          <w:rFonts w:ascii="TH SarabunPSK" w:hAnsi="TH SarabunPSK" w:cs="TH SarabunPSK"/>
          <w:b/>
          <w:bCs/>
          <w:color w:val="auto"/>
          <w:sz w:val="56"/>
          <w:szCs w:val="56"/>
          <w:cs/>
          <w:lang w:bidi="th-TH"/>
        </w:rPr>
        <w:t>บันทึกข้อตกลง</w:t>
      </w:r>
    </w:p>
    <w:p w14:paraId="044C41DA" w14:textId="6DADBAC6" w:rsidR="00297E8D" w:rsidRPr="001C4240" w:rsidRDefault="00297E8D" w:rsidP="00297E8D">
      <w:pPr>
        <w:jc w:val="center"/>
        <w:rPr>
          <w:rFonts w:ascii="TH SarabunPSK" w:hAnsi="TH SarabunPSK" w:cs="TH SarabunPSK"/>
          <w:b/>
          <w:bCs/>
          <w:color w:val="auto"/>
          <w:sz w:val="56"/>
          <w:szCs w:val="56"/>
          <w:lang w:bidi="th-TH"/>
        </w:rPr>
      </w:pPr>
      <w:r w:rsidRPr="001C4240">
        <w:rPr>
          <w:rFonts w:ascii="TH SarabunPSK" w:hAnsi="TH SarabunPSK" w:cs="TH SarabunPSK"/>
          <w:b/>
          <w:bCs/>
          <w:color w:val="auto"/>
          <w:sz w:val="56"/>
          <w:szCs w:val="56"/>
          <w:cs/>
          <w:lang w:bidi="th-TH"/>
        </w:rPr>
        <w:t>การประเมินความคุ้มค่าเพื่อพัฒนาองค์การมหาชน</w:t>
      </w:r>
    </w:p>
    <w:p w14:paraId="529AC752" w14:textId="6DA53BBC" w:rsidR="00297E8D" w:rsidRPr="001C4240" w:rsidRDefault="00297E8D" w:rsidP="00297E8D">
      <w:pPr>
        <w:jc w:val="center"/>
        <w:rPr>
          <w:rFonts w:ascii="TH SarabunPSK" w:hAnsi="TH SarabunPSK" w:cs="TH SarabunPSK"/>
          <w:b/>
          <w:bCs/>
          <w:color w:val="auto"/>
          <w:sz w:val="48"/>
          <w:szCs w:val="48"/>
          <w:lang w:bidi="th-TH"/>
        </w:rPr>
      </w:pPr>
    </w:p>
    <w:p w14:paraId="0803E79E" w14:textId="77777777" w:rsidR="00DA1DF5" w:rsidRPr="001C4240" w:rsidRDefault="00DA1DF5" w:rsidP="00297E8D">
      <w:pPr>
        <w:jc w:val="center"/>
        <w:rPr>
          <w:rFonts w:ascii="TH SarabunPSK" w:hAnsi="TH SarabunPSK" w:cs="TH SarabunPSK"/>
          <w:b/>
          <w:bCs/>
          <w:color w:val="auto"/>
          <w:sz w:val="56"/>
          <w:szCs w:val="56"/>
          <w:lang w:bidi="th-TH"/>
        </w:rPr>
      </w:pPr>
    </w:p>
    <w:p w14:paraId="4BD7FAE5" w14:textId="6B197FAE" w:rsidR="00297E8D" w:rsidRPr="001C4240" w:rsidRDefault="00297E8D" w:rsidP="00297E8D">
      <w:pPr>
        <w:jc w:val="center"/>
        <w:rPr>
          <w:rFonts w:ascii="TH SarabunPSK" w:hAnsi="TH SarabunPSK" w:cs="TH SarabunPSK"/>
          <w:b/>
          <w:bCs/>
          <w:color w:val="auto"/>
          <w:sz w:val="56"/>
          <w:szCs w:val="56"/>
          <w:lang w:bidi="th-TH"/>
        </w:rPr>
      </w:pPr>
      <w:r w:rsidRPr="001C4240">
        <w:rPr>
          <w:rFonts w:ascii="TH SarabunPSK" w:hAnsi="TH SarabunPSK" w:cs="TH SarabunPSK"/>
          <w:b/>
          <w:bCs/>
          <w:color w:val="auto"/>
          <w:sz w:val="56"/>
          <w:szCs w:val="56"/>
          <w:cs/>
          <w:lang w:bidi="th-TH"/>
        </w:rPr>
        <w:t>ระหว่าง</w:t>
      </w:r>
    </w:p>
    <w:p w14:paraId="4C442E05" w14:textId="6EA660BD" w:rsidR="00297E8D" w:rsidRPr="001C4240" w:rsidRDefault="00297E8D" w:rsidP="00297E8D">
      <w:pPr>
        <w:jc w:val="center"/>
        <w:rPr>
          <w:rFonts w:ascii="TH SarabunPSK" w:hAnsi="TH SarabunPSK" w:cs="TH SarabunPSK"/>
          <w:b/>
          <w:bCs/>
          <w:color w:val="auto"/>
          <w:sz w:val="48"/>
          <w:szCs w:val="48"/>
          <w:lang w:bidi="th-TH"/>
        </w:rPr>
      </w:pPr>
    </w:p>
    <w:p w14:paraId="7FDA1437" w14:textId="6C466F00" w:rsidR="00297E8D" w:rsidRPr="001C4240" w:rsidRDefault="00297E8D" w:rsidP="00297E8D">
      <w:pPr>
        <w:jc w:val="center"/>
        <w:rPr>
          <w:rFonts w:ascii="TH SarabunPSK" w:hAnsi="TH SarabunPSK" w:cs="TH SarabunPSK"/>
          <w:b/>
          <w:bCs/>
          <w:color w:val="auto"/>
          <w:sz w:val="56"/>
          <w:szCs w:val="56"/>
          <w:lang w:bidi="th-TH"/>
        </w:rPr>
      </w:pPr>
    </w:p>
    <w:p w14:paraId="0D4DDFCA" w14:textId="73EA283E" w:rsidR="00297E8D" w:rsidRPr="001C4240" w:rsidRDefault="00D521C9" w:rsidP="00297E8D">
      <w:pPr>
        <w:jc w:val="center"/>
        <w:rPr>
          <w:rFonts w:ascii="TH SarabunPSK" w:hAnsi="TH SarabunPSK" w:cs="TH SarabunPSK"/>
          <w:color w:val="auto"/>
          <w:sz w:val="56"/>
          <w:szCs w:val="56"/>
          <w:cs/>
          <w:lang w:bidi="th-TH"/>
        </w:rPr>
      </w:pPr>
      <w:r w:rsidRPr="001C4240">
        <w:rPr>
          <w:rFonts w:ascii="TH SarabunPSK" w:hAnsi="TH SarabunPSK" w:cs="TH SarabunPSK"/>
          <w:b/>
          <w:bCs/>
          <w:color w:val="auto"/>
          <w:sz w:val="56"/>
          <w:szCs w:val="56"/>
          <w:cs/>
          <w:lang w:bidi="th-TH"/>
        </w:rPr>
        <w:t>…</w:t>
      </w:r>
      <w:r w:rsidRPr="001C4240">
        <w:rPr>
          <w:rFonts w:ascii="TH SarabunPSK" w:hAnsi="TH SarabunPSK" w:cs="TH SarabunPSK"/>
          <w:b/>
          <w:bCs/>
          <w:color w:val="auto"/>
          <w:sz w:val="56"/>
          <w:szCs w:val="56"/>
          <w:lang w:bidi="th-TH"/>
        </w:rPr>
        <w:t>……………….</w:t>
      </w:r>
      <w:r w:rsidRPr="001C4240">
        <w:rPr>
          <w:rFonts w:ascii="TH SarabunPSK" w:hAnsi="TH SarabunPSK" w:cs="TH SarabunPSK"/>
          <w:b/>
          <w:bCs/>
          <w:color w:val="auto"/>
          <w:sz w:val="56"/>
          <w:szCs w:val="56"/>
          <w:cs/>
          <w:lang w:bidi="th-TH"/>
        </w:rPr>
        <w:t>ชื่อองค์การมหาชน…</w:t>
      </w:r>
      <w:r w:rsidR="00297E8D" w:rsidRPr="001C4240">
        <w:rPr>
          <w:rFonts w:ascii="TH SarabunPSK" w:hAnsi="TH SarabunPSK" w:cs="TH SarabunPSK"/>
          <w:b/>
          <w:bCs/>
          <w:color w:val="auto"/>
          <w:sz w:val="56"/>
          <w:szCs w:val="56"/>
          <w:lang w:bidi="th-TH"/>
        </w:rPr>
        <w:t>……………….</w:t>
      </w:r>
      <w:r w:rsidR="00041C79" w:rsidRPr="001C4240">
        <w:rPr>
          <w:rFonts w:ascii="TH SarabunPSK" w:hAnsi="TH SarabunPSK" w:cs="TH SarabunPSK"/>
          <w:b/>
          <w:bCs/>
          <w:color w:val="auto"/>
          <w:sz w:val="56"/>
          <w:szCs w:val="56"/>
          <w:cs/>
          <w:lang w:bidi="th-TH"/>
        </w:rPr>
        <w:t xml:space="preserve"> </w:t>
      </w:r>
    </w:p>
    <w:p w14:paraId="0F671C97" w14:textId="0A9116FD" w:rsidR="00297E8D" w:rsidRPr="00476595" w:rsidRDefault="0094750E" w:rsidP="00297E8D">
      <w:pPr>
        <w:jc w:val="center"/>
        <w:rPr>
          <w:rFonts w:ascii="TH SarabunPSK" w:hAnsi="TH SarabunPSK" w:cs="TH SarabunPSK"/>
          <w:b/>
          <w:bCs/>
          <w:color w:val="auto"/>
          <w:sz w:val="56"/>
          <w:szCs w:val="56"/>
          <w:lang w:bidi="th-TH"/>
        </w:rPr>
      </w:pPr>
      <w:r w:rsidRPr="00476595">
        <w:rPr>
          <w:rFonts w:ascii="TH SarabunPSK" w:hAnsi="TH SarabunPSK" w:cs="TH SarabunPSK" w:hint="cs"/>
          <w:b/>
          <w:bCs/>
          <w:color w:val="auto"/>
          <w:sz w:val="56"/>
          <w:szCs w:val="56"/>
          <w:cs/>
          <w:lang w:bidi="th-TH"/>
        </w:rPr>
        <w:t>กับ</w:t>
      </w:r>
    </w:p>
    <w:p w14:paraId="0B30C1AF" w14:textId="77777777" w:rsidR="00297E8D" w:rsidRPr="001C4240" w:rsidRDefault="00297E8D" w:rsidP="00297E8D">
      <w:pPr>
        <w:jc w:val="center"/>
        <w:rPr>
          <w:rFonts w:ascii="TH SarabunPSK" w:hAnsi="TH SarabunPSK" w:cs="TH SarabunPSK"/>
          <w:b/>
          <w:bCs/>
          <w:color w:val="auto"/>
          <w:sz w:val="56"/>
          <w:szCs w:val="56"/>
          <w:lang w:bidi="th-TH"/>
        </w:rPr>
      </w:pPr>
      <w:r w:rsidRPr="001C4240">
        <w:rPr>
          <w:rFonts w:ascii="TH SarabunPSK" w:hAnsi="TH SarabunPSK" w:cs="TH SarabunPSK"/>
          <w:b/>
          <w:bCs/>
          <w:color w:val="auto"/>
          <w:sz w:val="56"/>
          <w:szCs w:val="56"/>
          <w:cs/>
          <w:lang w:bidi="th-TH"/>
        </w:rPr>
        <w:t>สำนักงานคณะกรรมการพัฒนาระบบราชการ</w:t>
      </w:r>
    </w:p>
    <w:p w14:paraId="2269011B" w14:textId="77777777" w:rsidR="00297E8D" w:rsidRPr="001C4240" w:rsidRDefault="00297E8D" w:rsidP="006C0969">
      <w:pPr>
        <w:jc w:val="center"/>
        <w:rPr>
          <w:rFonts w:ascii="TH SarabunPSK" w:hAnsi="TH SarabunPSK" w:cs="TH SarabunPSK"/>
          <w:color w:val="auto"/>
          <w:sz w:val="32"/>
          <w:szCs w:val="32"/>
          <w:lang w:bidi="th-TH"/>
        </w:rPr>
      </w:pPr>
    </w:p>
    <w:p w14:paraId="382B71DF" w14:textId="77777777" w:rsidR="00297E8D" w:rsidRPr="001C4240" w:rsidRDefault="00297E8D" w:rsidP="006C0969">
      <w:pPr>
        <w:jc w:val="center"/>
        <w:rPr>
          <w:rFonts w:ascii="TH SarabunPSK" w:hAnsi="TH SarabunPSK" w:cs="TH SarabunPSK"/>
          <w:color w:val="auto"/>
          <w:sz w:val="32"/>
          <w:szCs w:val="32"/>
          <w:lang w:bidi="th-TH"/>
        </w:rPr>
      </w:pPr>
    </w:p>
    <w:p w14:paraId="51866D6E" w14:textId="77777777" w:rsidR="00297E8D" w:rsidRPr="001C4240" w:rsidRDefault="00297E8D" w:rsidP="006C0969">
      <w:pPr>
        <w:jc w:val="center"/>
        <w:rPr>
          <w:rFonts w:ascii="TH SarabunPSK" w:hAnsi="TH SarabunPSK" w:cs="TH SarabunPSK"/>
          <w:color w:val="auto"/>
          <w:sz w:val="32"/>
          <w:szCs w:val="32"/>
          <w:lang w:bidi="th-TH"/>
        </w:rPr>
      </w:pPr>
    </w:p>
    <w:p w14:paraId="6683DCF7" w14:textId="77777777" w:rsidR="00297E8D" w:rsidRPr="001C4240" w:rsidRDefault="00297E8D" w:rsidP="006C0969">
      <w:pPr>
        <w:jc w:val="center"/>
        <w:rPr>
          <w:rFonts w:ascii="TH SarabunPSK" w:hAnsi="TH SarabunPSK" w:cs="TH SarabunPSK"/>
          <w:color w:val="auto"/>
          <w:sz w:val="32"/>
          <w:szCs w:val="32"/>
          <w:lang w:bidi="th-TH"/>
        </w:rPr>
      </w:pPr>
    </w:p>
    <w:p w14:paraId="626E44C1" w14:textId="77777777" w:rsidR="00297E8D" w:rsidRPr="001C4240" w:rsidRDefault="00297E8D" w:rsidP="006C0969">
      <w:pPr>
        <w:jc w:val="center"/>
        <w:rPr>
          <w:rFonts w:ascii="TH SarabunPSK" w:hAnsi="TH SarabunPSK" w:cs="TH SarabunPSK"/>
          <w:color w:val="auto"/>
          <w:sz w:val="32"/>
          <w:szCs w:val="32"/>
          <w:lang w:bidi="th-TH"/>
        </w:rPr>
      </w:pPr>
    </w:p>
    <w:p w14:paraId="1D34AB58" w14:textId="77777777" w:rsidR="00297E8D" w:rsidRPr="001C4240" w:rsidRDefault="00297E8D" w:rsidP="006C0969">
      <w:pPr>
        <w:jc w:val="center"/>
        <w:rPr>
          <w:rFonts w:ascii="TH SarabunPSK" w:hAnsi="TH SarabunPSK" w:cs="TH SarabunPSK"/>
          <w:color w:val="auto"/>
          <w:sz w:val="32"/>
          <w:szCs w:val="32"/>
          <w:lang w:bidi="th-TH"/>
        </w:rPr>
      </w:pPr>
    </w:p>
    <w:p w14:paraId="337CC24F" w14:textId="7675C67E" w:rsidR="00827C09" w:rsidRPr="001C4240" w:rsidRDefault="00827C09">
      <w:pPr>
        <w:spacing w:after="200"/>
        <w:rPr>
          <w:rFonts w:ascii="TH SarabunPSK" w:hAnsi="TH SarabunPSK" w:cs="TH SarabunPSK"/>
          <w:color w:val="auto"/>
          <w:sz w:val="32"/>
          <w:szCs w:val="32"/>
          <w:cs/>
          <w:lang w:bidi="th-TH"/>
        </w:rPr>
      </w:pPr>
      <w:r w:rsidRPr="001C4240">
        <w:rPr>
          <w:rFonts w:ascii="TH SarabunPSK" w:hAnsi="TH SarabunPSK" w:cs="TH SarabunPSK"/>
          <w:color w:val="auto"/>
          <w:sz w:val="32"/>
          <w:szCs w:val="32"/>
          <w:cs/>
          <w:lang w:bidi="th-TH"/>
        </w:rPr>
        <w:br w:type="page"/>
      </w:r>
    </w:p>
    <w:p w14:paraId="1F4CDA18" w14:textId="72C803B4" w:rsidR="00297E8D" w:rsidRPr="001C4240" w:rsidRDefault="00D51AD5" w:rsidP="006C0969">
      <w:pPr>
        <w:jc w:val="center"/>
        <w:rPr>
          <w:rFonts w:ascii="TH SarabunPSK" w:hAnsi="TH SarabunPSK" w:cs="TH SarabunPSK"/>
          <w:color w:val="auto"/>
          <w:sz w:val="32"/>
          <w:szCs w:val="32"/>
          <w:lang w:bidi="th-TH"/>
        </w:rPr>
      </w:pPr>
      <w:r w:rsidRPr="001C4240">
        <w:rPr>
          <w:rFonts w:ascii="TH SarabunPSK" w:hAnsi="TH SarabunPSK" w:cs="TH SarabunPSK"/>
          <w:noProof/>
          <w:color w:val="auto"/>
          <w:sz w:val="32"/>
          <w:szCs w:val="32"/>
          <w:lang w:bidi="th-TH"/>
        </w:rPr>
        <w:lastRenderedPageBreak/>
        <mc:AlternateContent>
          <mc:Choice Requires="wps">
            <w:drawing>
              <wp:anchor distT="0" distB="0" distL="114300" distR="114300" simplePos="0" relativeHeight="251929600" behindDoc="0" locked="0" layoutInCell="1" allowOverlap="1" wp14:anchorId="3AE6EBB8" wp14:editId="1166E0CB">
                <wp:simplePos x="0" y="0"/>
                <wp:positionH relativeFrom="margin">
                  <wp:posOffset>4681855</wp:posOffset>
                </wp:positionH>
                <wp:positionV relativeFrom="paragraph">
                  <wp:posOffset>-390525</wp:posOffset>
                </wp:positionV>
                <wp:extent cx="1937441" cy="334978"/>
                <wp:effectExtent l="0" t="0" r="24765" b="27305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37441" cy="33497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F0D191C" w14:textId="21A71716" w:rsidR="0009265D" w:rsidRPr="005526F7" w:rsidRDefault="0009265D" w:rsidP="0009265D">
                            <w:pPr>
                              <w:shd w:val="clear" w:color="auto" w:fill="D4EAF3" w:themeFill="accent1" w:themeFillTint="33"/>
                              <w:jc w:val="center"/>
                              <w:rPr>
                                <w:rFonts w:ascii="TH SarabunPSK" w:hAnsi="TH SarabunPSK" w:cs="TH SarabunPSK"/>
                                <w:color w:val="auto"/>
                                <w:sz w:val="32"/>
                                <w:szCs w:val="32"/>
                                <w:cs/>
                                <w:lang w:bidi="th-TH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color w:val="auto"/>
                                <w:sz w:val="32"/>
                                <w:szCs w:val="32"/>
                                <w:cs/>
                                <w:lang w:bidi="th-TH"/>
                              </w:rPr>
                              <w:t xml:space="preserve">บันทึกข้อตกลงฯ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AE6EBB8" id="Text Box 11" o:spid="_x0000_s1028" type="#_x0000_t202" style="position:absolute;left:0;text-align:left;margin-left:368.65pt;margin-top:-30.75pt;width:152.55pt;height:26.4pt;z-index:25192960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" fillcolor="white [3201]" strokeweight=".5pt">
                <v:textbox>
                  <w:txbxContent>
                    <w:p w14:paraId="2F0D191C" w14:textId="21A71716" w:rsidR="0009265D" w:rsidRPr="005526F7" w:rsidRDefault="0009265D" w:rsidP="0009265D">
                      <w:pPr>
                        <w:shd w:val="clear" w:color="auto" w:fill="D4EAF3" w:themeFill="accent1" w:themeFillTint="33"/>
                        <w:jc w:val="center"/>
                        <w:rPr>
                          <w:rFonts w:ascii="TH SarabunPSK" w:hAnsi="TH SarabunPSK" w:cs="TH SarabunPSK"/>
                          <w:color w:val="auto"/>
                          <w:sz w:val="32"/>
                          <w:szCs w:val="32"/>
                          <w:cs/>
                          <w:lang w:bidi="th-TH"/>
                        </w:rPr>
                      </w:pPr>
                      <w:r>
                        <w:rPr>
                          <w:rFonts w:ascii="TH SarabunPSK" w:hAnsi="TH SarabunPSK" w:cs="TH SarabunPSK" w:hint="cs"/>
                          <w:color w:val="auto"/>
                          <w:sz w:val="32"/>
                          <w:szCs w:val="32"/>
                          <w:cs/>
                          <w:lang w:bidi="th-TH"/>
                        </w:rPr>
                        <w:t xml:space="preserve">บันทึกข้อตกลงฯ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E37C0A1" w14:textId="69AC6854" w:rsidR="0060402C" w:rsidRPr="0031685D" w:rsidRDefault="006C0969" w:rsidP="000F3DA7">
      <w:pPr>
        <w:spacing w:line="240" w:lineRule="auto"/>
        <w:jc w:val="center"/>
        <w:rPr>
          <w:rFonts w:ascii="TH SarabunPSK" w:hAnsi="TH SarabunPSK" w:cs="TH SarabunPSK"/>
          <w:b/>
          <w:bCs/>
          <w:color w:val="auto"/>
          <w:sz w:val="40"/>
          <w:szCs w:val="40"/>
          <w:lang w:bidi="th-TH"/>
        </w:rPr>
      </w:pPr>
      <w:r w:rsidRPr="0031685D">
        <w:rPr>
          <w:rFonts w:ascii="TH SarabunPSK" w:hAnsi="TH SarabunPSK" w:cs="TH SarabunPSK"/>
          <w:b/>
          <w:bCs/>
          <w:color w:val="auto"/>
          <w:sz w:val="40"/>
          <w:szCs w:val="40"/>
          <w:cs/>
          <w:lang w:bidi="th-TH"/>
        </w:rPr>
        <w:t>บันทึกข้อตกลง</w:t>
      </w:r>
      <w:bookmarkStart w:id="1" w:name="_Hlk126085543"/>
      <w:r w:rsidRPr="0031685D">
        <w:rPr>
          <w:rFonts w:ascii="TH SarabunPSK" w:hAnsi="TH SarabunPSK" w:cs="TH SarabunPSK"/>
          <w:b/>
          <w:bCs/>
          <w:color w:val="auto"/>
          <w:sz w:val="40"/>
          <w:szCs w:val="40"/>
          <w:cs/>
          <w:lang w:bidi="th-TH"/>
        </w:rPr>
        <w:t>การประเมินความคุ้มค่าเพื่อพัฒนาองค์การมหาชน</w:t>
      </w:r>
    </w:p>
    <w:p w14:paraId="33473E0E" w14:textId="28FE3AE4" w:rsidR="00304F91" w:rsidRPr="0031685D" w:rsidRDefault="00304F91" w:rsidP="00E70C30">
      <w:pPr>
        <w:spacing w:line="240" w:lineRule="auto"/>
        <w:jc w:val="center"/>
        <w:rPr>
          <w:rFonts w:ascii="TH SarabunPSK" w:hAnsi="TH SarabunPSK" w:cs="TH SarabunPSK"/>
          <w:b/>
          <w:bCs/>
          <w:color w:val="auto"/>
          <w:sz w:val="40"/>
          <w:szCs w:val="40"/>
          <w:lang w:bidi="th-TH"/>
        </w:rPr>
      </w:pPr>
      <w:r w:rsidRPr="0031685D">
        <w:rPr>
          <w:rFonts w:ascii="TH SarabunPSK" w:hAnsi="TH SarabunPSK" w:cs="TH SarabunPSK"/>
          <w:b/>
          <w:bCs/>
          <w:color w:val="auto"/>
          <w:sz w:val="40"/>
          <w:szCs w:val="40"/>
          <w:cs/>
          <w:lang w:bidi="th-TH"/>
        </w:rPr>
        <w:t>ระหว่าง</w:t>
      </w:r>
    </w:p>
    <w:bookmarkEnd w:id="1"/>
    <w:p w14:paraId="00BAE44C" w14:textId="55D514F7" w:rsidR="0060402C" w:rsidRPr="0031685D" w:rsidRDefault="00D521C9" w:rsidP="00E70C30">
      <w:pPr>
        <w:spacing w:line="240" w:lineRule="auto"/>
        <w:jc w:val="center"/>
        <w:rPr>
          <w:rFonts w:ascii="TH SarabunPSK" w:hAnsi="TH SarabunPSK" w:cs="TH SarabunPSK"/>
          <w:b/>
          <w:bCs/>
          <w:color w:val="auto"/>
          <w:sz w:val="40"/>
          <w:szCs w:val="40"/>
          <w:lang w:bidi="th-TH"/>
        </w:rPr>
      </w:pPr>
      <w:r w:rsidRPr="0031685D">
        <w:rPr>
          <w:rFonts w:ascii="TH SarabunPSK" w:hAnsi="TH SarabunPSK" w:cs="TH SarabunPSK"/>
          <w:b/>
          <w:bCs/>
          <w:color w:val="auto"/>
          <w:sz w:val="40"/>
          <w:szCs w:val="40"/>
          <w:lang w:bidi="th-TH"/>
        </w:rPr>
        <w:t>………………</w:t>
      </w:r>
      <w:proofErr w:type="gramStart"/>
      <w:r w:rsidR="00D754E9" w:rsidRPr="0031685D">
        <w:rPr>
          <w:rFonts w:ascii="TH SarabunPSK" w:hAnsi="TH SarabunPSK" w:cs="TH SarabunPSK"/>
          <w:b/>
          <w:bCs/>
          <w:color w:val="auto"/>
          <w:sz w:val="40"/>
          <w:szCs w:val="40"/>
          <w:lang w:bidi="th-TH"/>
        </w:rPr>
        <w:t>….</w:t>
      </w:r>
      <w:r w:rsidR="00D754E9" w:rsidRPr="0031685D">
        <w:rPr>
          <w:rFonts w:ascii="TH SarabunPSK" w:hAnsi="TH SarabunPSK" w:cs="TH SarabunPSK" w:hint="cs"/>
          <w:b/>
          <w:bCs/>
          <w:color w:val="auto"/>
          <w:sz w:val="40"/>
          <w:szCs w:val="40"/>
          <w:cs/>
          <w:lang w:bidi="th-TH"/>
        </w:rPr>
        <w:t>ชื่อองค์การมหาช</w:t>
      </w:r>
      <w:r w:rsidR="00D754E9" w:rsidRPr="0031685D">
        <w:rPr>
          <w:rFonts w:ascii="TH SarabunPSK" w:hAnsi="TH SarabunPSK" w:cs="TH SarabunPSK"/>
          <w:b/>
          <w:bCs/>
          <w:color w:val="auto"/>
          <w:sz w:val="40"/>
          <w:szCs w:val="40"/>
          <w:cs/>
          <w:lang w:bidi="th-TH"/>
        </w:rPr>
        <w:t>น</w:t>
      </w:r>
      <w:proofErr w:type="gramEnd"/>
      <w:r w:rsidRPr="0031685D">
        <w:rPr>
          <w:rFonts w:ascii="TH SarabunPSK" w:hAnsi="TH SarabunPSK" w:cs="TH SarabunPSK"/>
          <w:b/>
          <w:bCs/>
          <w:color w:val="auto"/>
          <w:sz w:val="40"/>
          <w:szCs w:val="40"/>
          <w:cs/>
          <w:lang w:bidi="th-TH"/>
        </w:rPr>
        <w:t>………………….</w:t>
      </w:r>
    </w:p>
    <w:p w14:paraId="1B7738D9" w14:textId="2E127711" w:rsidR="00304F91" w:rsidRPr="0031685D" w:rsidRDefault="0094750E" w:rsidP="00064EEA">
      <w:pPr>
        <w:spacing w:after="360" w:line="240" w:lineRule="auto"/>
        <w:jc w:val="center"/>
        <w:rPr>
          <w:rFonts w:ascii="TH SarabunPSK" w:hAnsi="TH SarabunPSK" w:cs="TH SarabunPSK"/>
          <w:b/>
          <w:bCs/>
          <w:color w:val="auto"/>
          <w:sz w:val="40"/>
          <w:szCs w:val="40"/>
          <w:lang w:bidi="th-TH"/>
        </w:rPr>
      </w:pPr>
      <w:r w:rsidRPr="0031685D">
        <w:rPr>
          <w:rFonts w:ascii="TH SarabunPSK" w:hAnsi="TH SarabunPSK" w:cs="TH SarabunPSK" w:hint="cs"/>
          <w:b/>
          <w:bCs/>
          <w:color w:val="auto"/>
          <w:sz w:val="40"/>
          <w:szCs w:val="40"/>
          <w:cs/>
          <w:lang w:bidi="th-TH"/>
        </w:rPr>
        <w:t>กับ</w:t>
      </w:r>
      <w:r w:rsidR="00304F91" w:rsidRPr="0031685D">
        <w:rPr>
          <w:rFonts w:ascii="TH SarabunPSK" w:hAnsi="TH SarabunPSK" w:cs="TH SarabunPSK"/>
          <w:b/>
          <w:bCs/>
          <w:color w:val="auto"/>
          <w:sz w:val="40"/>
          <w:szCs w:val="40"/>
          <w:cs/>
          <w:lang w:bidi="th-TH"/>
        </w:rPr>
        <w:t>สำนักงานคณะกรรมการพัฒนาระบบราชการ</w:t>
      </w:r>
    </w:p>
    <w:p w14:paraId="6ADBAEB5" w14:textId="397D0648" w:rsidR="0010276E" w:rsidRPr="0031685D" w:rsidRDefault="001B1060" w:rsidP="008A03CD">
      <w:pPr>
        <w:pStyle w:val="ListParagraph"/>
        <w:spacing w:before="240" w:after="0" w:line="240" w:lineRule="auto"/>
        <w:ind w:left="0" w:right="-17" w:firstLine="1418"/>
        <w:contextualSpacing w:val="0"/>
        <w:jc w:val="thaiDistribute"/>
        <w:rPr>
          <w:rFonts w:ascii="TH SarabunPSK" w:hAnsi="TH SarabunPSK" w:cs="TH SarabunPSK"/>
          <w:sz w:val="32"/>
          <w:szCs w:val="32"/>
        </w:rPr>
      </w:pPr>
      <w:r w:rsidRPr="0031685D">
        <w:rPr>
          <w:rFonts w:ascii="TH SarabunPSK" w:hAnsi="TH SarabunPSK" w:cs="TH SarabunPSK"/>
          <w:spacing w:val="-8"/>
          <w:sz w:val="32"/>
          <w:szCs w:val="32"/>
          <w:cs/>
        </w:rPr>
        <w:t>บันทึกข้อตกลงการประเมินความคุ้มค่าเพื่อพัฒนาองค์การมหาชนฉบับนี้</w:t>
      </w:r>
      <w:r w:rsidRPr="0031685D">
        <w:rPr>
          <w:rFonts w:ascii="TH SarabunPSK" w:hAnsi="TH SarabunPSK" w:cs="TH SarabunPSK"/>
          <w:sz w:val="32"/>
          <w:szCs w:val="32"/>
          <w:cs/>
        </w:rPr>
        <w:t>เป็นข้อตกลงระหว่าง</w:t>
      </w:r>
      <w:r w:rsidR="001419AC" w:rsidRPr="0031685D">
        <w:rPr>
          <w:rFonts w:ascii="TH SarabunPSK" w:hAnsi="TH SarabunPSK" w:cs="TH SarabunPSK"/>
          <w:sz w:val="32"/>
          <w:szCs w:val="32"/>
          <w:cs/>
        </w:rPr>
        <w:t>……</w:t>
      </w:r>
      <w:r w:rsidR="001419AC" w:rsidRPr="0031685D">
        <w:rPr>
          <w:rFonts w:ascii="TH SarabunPSK" w:hAnsi="TH SarabunPSK" w:cs="TH SarabunPSK" w:hint="cs"/>
          <w:sz w:val="32"/>
          <w:szCs w:val="32"/>
          <w:cs/>
        </w:rPr>
        <w:t>..........</w:t>
      </w:r>
      <w:r w:rsidR="001419AC" w:rsidRPr="0031685D">
        <w:rPr>
          <w:rFonts w:ascii="TH SarabunPSK" w:hAnsi="TH SarabunPSK" w:cs="TH SarabunPSK"/>
          <w:sz w:val="32"/>
          <w:szCs w:val="32"/>
          <w:cs/>
        </w:rPr>
        <w:t>….</w:t>
      </w:r>
      <w:r w:rsidRPr="0031685D">
        <w:rPr>
          <w:rFonts w:ascii="TH SarabunPSK" w:hAnsi="TH SarabunPSK" w:cs="TH SarabunPSK"/>
          <w:sz w:val="32"/>
          <w:szCs w:val="32"/>
          <w:cs/>
        </w:rPr>
        <w:t>ชื่อองค์การมหาชน……</w:t>
      </w:r>
      <w:r w:rsidR="001419AC" w:rsidRPr="0031685D">
        <w:rPr>
          <w:rFonts w:ascii="TH SarabunPSK" w:hAnsi="TH SarabunPSK" w:cs="TH SarabunPSK" w:hint="cs"/>
          <w:sz w:val="32"/>
          <w:szCs w:val="32"/>
          <w:cs/>
        </w:rPr>
        <w:t>..........</w:t>
      </w:r>
      <w:r w:rsidRPr="0031685D">
        <w:rPr>
          <w:rFonts w:ascii="TH SarabunPSK" w:hAnsi="TH SarabunPSK" w:cs="TH SarabunPSK"/>
          <w:sz w:val="32"/>
          <w:szCs w:val="32"/>
          <w:cs/>
        </w:rPr>
        <w:t xml:space="preserve">…. ฝ่ายหนึ่ง </w:t>
      </w:r>
      <w:r w:rsidR="00F405AD" w:rsidRPr="0031685D">
        <w:rPr>
          <w:rFonts w:ascii="TH SarabunPSK" w:hAnsi="TH SarabunPSK" w:cs="TH SarabunPSK" w:hint="cs"/>
          <w:sz w:val="32"/>
          <w:szCs w:val="32"/>
          <w:cs/>
        </w:rPr>
        <w:t>กับ</w:t>
      </w:r>
      <w:r w:rsidRPr="0031685D">
        <w:rPr>
          <w:rFonts w:ascii="TH SarabunPSK" w:hAnsi="TH SarabunPSK" w:cs="TH SarabunPSK"/>
          <w:sz w:val="32"/>
          <w:szCs w:val="32"/>
          <w:cs/>
        </w:rPr>
        <w:t>สำนักงานคณะกรรมการพัฒนาระบบราชการ อีกฝ่ายหนึ่ง</w:t>
      </w:r>
      <w:r w:rsidR="001419AC" w:rsidRPr="0031685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24C42" w:rsidRPr="0031685D">
        <w:rPr>
          <w:rFonts w:ascii="TH SarabunPSK" w:hAnsi="TH SarabunPSK" w:cs="TH SarabunPSK" w:hint="cs"/>
          <w:sz w:val="32"/>
          <w:szCs w:val="32"/>
          <w:cs/>
        </w:rPr>
        <w:t>โดยมีผลใช้บังคับ</w:t>
      </w:r>
      <w:r w:rsidR="00552E5E" w:rsidRPr="0031685D">
        <w:rPr>
          <w:rFonts w:ascii="TH SarabunPSK" w:hAnsi="TH SarabunPSK" w:cs="TH SarabunPSK" w:hint="cs"/>
          <w:sz w:val="32"/>
          <w:szCs w:val="32"/>
          <w:cs/>
        </w:rPr>
        <w:t>นับตั้งแต่</w:t>
      </w:r>
      <w:r w:rsidR="00D24C42" w:rsidRPr="0031685D">
        <w:rPr>
          <w:rFonts w:ascii="TH SarabunPSK" w:hAnsi="TH SarabunPSK" w:cs="TH SarabunPSK"/>
          <w:sz w:val="32"/>
          <w:szCs w:val="32"/>
          <w:cs/>
        </w:rPr>
        <w:t>ปีงบประมาณ พ.ศ. ๒๕๖๖</w:t>
      </w:r>
      <w:r w:rsidR="00D24C42" w:rsidRPr="0031685D">
        <w:rPr>
          <w:rFonts w:ascii="TH SarabunPSK" w:hAnsi="TH SarabunPSK" w:cs="TH SarabunPSK"/>
          <w:sz w:val="32"/>
          <w:szCs w:val="32"/>
        </w:rPr>
        <w:t xml:space="preserve"> – </w:t>
      </w:r>
      <w:r w:rsidR="00D24C42" w:rsidRPr="0031685D">
        <w:rPr>
          <w:rFonts w:ascii="TH SarabunPSK" w:hAnsi="TH SarabunPSK" w:cs="TH SarabunPSK"/>
          <w:sz w:val="32"/>
          <w:szCs w:val="32"/>
          <w:cs/>
        </w:rPr>
        <w:t xml:space="preserve">๒๕๖๘ </w:t>
      </w:r>
      <w:r w:rsidR="00552E5E" w:rsidRPr="0031685D">
        <w:rPr>
          <w:rFonts w:ascii="TH SarabunPSK" w:hAnsi="TH SarabunPSK" w:cs="TH SarabunPSK" w:hint="cs"/>
          <w:sz w:val="32"/>
          <w:szCs w:val="32"/>
          <w:cs/>
        </w:rPr>
        <w:t>ซึ่ง</w:t>
      </w:r>
      <w:r w:rsidR="001419AC" w:rsidRPr="0031685D">
        <w:rPr>
          <w:rFonts w:ascii="TH SarabunPSK" w:hAnsi="TH SarabunPSK" w:cs="TH SarabunPSK" w:hint="cs"/>
          <w:sz w:val="32"/>
          <w:szCs w:val="32"/>
          <w:cs/>
        </w:rPr>
        <w:t xml:space="preserve">มีสาระสำคัญดังต่อไปนี้ </w:t>
      </w:r>
    </w:p>
    <w:p w14:paraId="18EBF621" w14:textId="2C162F00" w:rsidR="004005C1" w:rsidRPr="0031685D" w:rsidRDefault="004005C1" w:rsidP="00D35B8F">
      <w:pPr>
        <w:pStyle w:val="ListParagraph"/>
        <w:spacing w:before="120" w:after="0" w:line="240" w:lineRule="auto"/>
        <w:ind w:left="0" w:right="-17" w:firstLine="1418"/>
        <w:contextualSpacing w:val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1685D">
        <w:rPr>
          <w:rFonts w:ascii="TH SarabunPSK" w:hAnsi="TH SarabunPSK" w:cs="TH SarabunPSK" w:hint="cs"/>
          <w:b/>
          <w:bCs/>
          <w:sz w:val="32"/>
          <w:szCs w:val="32"/>
          <w:cs/>
        </w:rPr>
        <w:t>ข้อ ๑ วัตถุประสงค์</w:t>
      </w:r>
    </w:p>
    <w:p w14:paraId="2C68A830" w14:textId="0A93606B" w:rsidR="00B90331" w:rsidRPr="0031685D" w:rsidRDefault="0039160B" w:rsidP="0039160B">
      <w:pPr>
        <w:pStyle w:val="ListParagraph"/>
        <w:spacing w:after="0" w:line="240" w:lineRule="auto"/>
        <w:ind w:left="0" w:right="-17" w:firstLine="1985"/>
        <w:contextualSpacing w:val="0"/>
        <w:jc w:val="thaiDistribute"/>
        <w:rPr>
          <w:rFonts w:ascii="TH SarabunPSK" w:hAnsi="TH SarabunPSK" w:cs="TH SarabunPSK"/>
          <w:sz w:val="32"/>
          <w:szCs w:val="32"/>
        </w:rPr>
      </w:pPr>
      <w:r w:rsidRPr="0031685D">
        <w:rPr>
          <w:rFonts w:ascii="TH SarabunPSK" w:hAnsi="TH SarabunPSK" w:cs="TH SarabunPSK" w:hint="cs"/>
          <w:spacing w:val="-4"/>
          <w:sz w:val="32"/>
          <w:szCs w:val="32"/>
          <w:cs/>
        </w:rPr>
        <w:t>เพื่อ</w:t>
      </w:r>
      <w:r w:rsidR="00B90331" w:rsidRPr="0031685D">
        <w:rPr>
          <w:rFonts w:ascii="TH SarabunPSK" w:hAnsi="TH SarabunPSK" w:cs="TH SarabunPSK"/>
          <w:spacing w:val="-4"/>
          <w:sz w:val="32"/>
          <w:szCs w:val="32"/>
          <w:cs/>
        </w:rPr>
        <w:t>ประเมินความคุ้มค่าเพื่อพัฒนาองค์การมหาชน</w:t>
      </w:r>
      <w:r w:rsidR="001B25ED" w:rsidRPr="0031685D">
        <w:rPr>
          <w:rFonts w:ascii="TH SarabunPSK" w:hAnsi="TH SarabunPSK" w:cs="TH SarabunPSK" w:hint="cs"/>
          <w:spacing w:val="-4"/>
          <w:sz w:val="32"/>
          <w:szCs w:val="32"/>
          <w:cs/>
        </w:rPr>
        <w:t>ตามที่</w:t>
      </w:r>
      <w:r w:rsidR="00B90331" w:rsidRPr="0031685D">
        <w:rPr>
          <w:rFonts w:ascii="TH SarabunPSK" w:hAnsi="TH SarabunPSK" w:cs="TH SarabunPSK"/>
          <w:spacing w:val="-4"/>
          <w:sz w:val="32"/>
          <w:szCs w:val="32"/>
          <w:cs/>
        </w:rPr>
        <w:t>คณะรัฐมนตรี</w:t>
      </w:r>
      <w:r w:rsidR="00B90331" w:rsidRPr="0031685D">
        <w:rPr>
          <w:rFonts w:ascii="TH SarabunPSK" w:hAnsi="TH SarabunPSK" w:cs="TH SarabunPSK" w:hint="cs"/>
          <w:spacing w:val="-4"/>
          <w:sz w:val="32"/>
          <w:szCs w:val="32"/>
          <w:cs/>
        </w:rPr>
        <w:t>ในการประชุม</w:t>
      </w:r>
      <w:r w:rsidR="00B90331" w:rsidRPr="0031685D">
        <w:rPr>
          <w:rFonts w:ascii="TH SarabunPSK" w:hAnsi="TH SarabunPSK" w:cs="TH SarabunPSK"/>
          <w:sz w:val="32"/>
          <w:szCs w:val="32"/>
          <w:cs/>
        </w:rPr>
        <w:br/>
        <w:t xml:space="preserve">เมื่อวันที่ ๑๑ ตุลาคม ๒๕๖๕ </w:t>
      </w:r>
      <w:r w:rsidR="001B25ED" w:rsidRPr="0031685D">
        <w:rPr>
          <w:rFonts w:ascii="TH SarabunPSK" w:hAnsi="TH SarabunPSK" w:cs="TH SarabunPSK" w:hint="cs"/>
          <w:sz w:val="32"/>
          <w:szCs w:val="32"/>
          <w:cs/>
        </w:rPr>
        <w:t>ได้</w:t>
      </w:r>
      <w:r w:rsidR="00B90331" w:rsidRPr="0031685D">
        <w:rPr>
          <w:rFonts w:ascii="TH SarabunPSK" w:hAnsi="TH SarabunPSK" w:cs="TH SarabunPSK" w:hint="cs"/>
          <w:sz w:val="32"/>
          <w:szCs w:val="32"/>
          <w:cs/>
        </w:rPr>
        <w:t>มีมติ</w:t>
      </w:r>
      <w:r w:rsidR="00B90331" w:rsidRPr="0031685D">
        <w:rPr>
          <w:rFonts w:ascii="TH SarabunPSK" w:hAnsi="TH SarabunPSK" w:cs="TH SarabunPSK"/>
          <w:sz w:val="32"/>
          <w:szCs w:val="32"/>
          <w:cs/>
        </w:rPr>
        <w:t>เห็นชอบหลักการให้องค์การมหาชนต้องได้รับการประเมินความคุ้มค่า</w:t>
      </w:r>
      <w:r w:rsidR="00B90331" w:rsidRPr="0031685D">
        <w:rPr>
          <w:rFonts w:ascii="TH SarabunPSK" w:hAnsi="TH SarabunPSK" w:cs="TH SarabunPSK"/>
          <w:sz w:val="32"/>
          <w:szCs w:val="32"/>
          <w:cs/>
        </w:rPr>
        <w:br/>
        <w:t xml:space="preserve">เพื่อพัฒนาองค์การมหาชนอย่างน้อยหนึ่งครั้งในทุกสามปี </w:t>
      </w:r>
    </w:p>
    <w:p w14:paraId="5352D956" w14:textId="7417C557" w:rsidR="00B90331" w:rsidRPr="0031685D" w:rsidRDefault="004005C1" w:rsidP="00D35B8F">
      <w:pPr>
        <w:pStyle w:val="ListParagraph"/>
        <w:spacing w:before="120" w:after="0" w:line="240" w:lineRule="auto"/>
        <w:ind w:left="0" w:right="-17" w:firstLine="1418"/>
        <w:contextualSpacing w:val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1685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ข้อ ๒ </w:t>
      </w:r>
      <w:r w:rsidRPr="0031685D">
        <w:rPr>
          <w:rFonts w:ascii="TH SarabunPSK" w:hAnsi="TH SarabunPSK" w:cs="TH SarabunPSK"/>
          <w:b/>
          <w:bCs/>
          <w:sz w:val="32"/>
          <w:szCs w:val="32"/>
          <w:cs/>
        </w:rPr>
        <w:t>ขอบเขตการดำเนินงาน</w:t>
      </w:r>
    </w:p>
    <w:p w14:paraId="4F606D0B" w14:textId="54FD4007" w:rsidR="00FB303E" w:rsidRPr="00FF3815" w:rsidRDefault="00870271" w:rsidP="00FB303E">
      <w:pPr>
        <w:pStyle w:val="ListParagraph"/>
        <w:spacing w:after="0" w:line="240" w:lineRule="auto"/>
        <w:ind w:left="0" w:right="-17" w:firstLine="1985"/>
        <w:contextualSpacing w:val="0"/>
        <w:jc w:val="thaiDistribute"/>
        <w:rPr>
          <w:rFonts w:ascii="TH SarabunPSK" w:hAnsi="TH SarabunPSK" w:cs="TH SarabunPSK"/>
          <w:sz w:val="32"/>
          <w:szCs w:val="32"/>
        </w:rPr>
      </w:pPr>
      <w:r w:rsidRPr="00FF3815">
        <w:rPr>
          <w:rFonts w:ascii="TH SarabunPSK" w:hAnsi="TH SarabunPSK" w:cs="TH SarabunPSK"/>
          <w:spacing w:val="-8"/>
          <w:sz w:val="32"/>
          <w:szCs w:val="32"/>
          <w:cs/>
        </w:rPr>
        <w:t>การประเมินความคุ้มค่าเพื่อพัฒนาองค์การมหาชน</w:t>
      </w:r>
      <w:r w:rsidRPr="00FF3815">
        <w:rPr>
          <w:rFonts w:ascii="TH SarabunPSK" w:hAnsi="TH SarabunPSK" w:cs="TH SarabunPSK" w:hint="cs"/>
          <w:spacing w:val="-8"/>
          <w:sz w:val="32"/>
          <w:szCs w:val="32"/>
          <w:cs/>
        </w:rPr>
        <w:t>เป็นการ</w:t>
      </w:r>
      <w:r w:rsidR="003C25B5" w:rsidRPr="00FF3815">
        <w:rPr>
          <w:rFonts w:ascii="TH SarabunPSK" w:hAnsi="TH SarabunPSK" w:cs="TH SarabunPSK"/>
          <w:spacing w:val="8"/>
          <w:sz w:val="32"/>
          <w:szCs w:val="32"/>
          <w:cs/>
        </w:rPr>
        <w:t>ประเมิน</w:t>
      </w:r>
      <w:r w:rsidR="003C25B5" w:rsidRPr="00FF3815">
        <w:rPr>
          <w:rFonts w:ascii="TH SarabunPSK" w:hAnsi="TH SarabunPSK" w:cs="TH SarabunPSK"/>
          <w:sz w:val="32"/>
          <w:szCs w:val="32"/>
          <w:cs/>
        </w:rPr>
        <w:t xml:space="preserve">การดำเนินงานขององค์การมหาชนในระยะยาว </w:t>
      </w:r>
      <w:r w:rsidR="003C25B5" w:rsidRPr="00FF3815">
        <w:rPr>
          <w:rFonts w:ascii="TH SarabunPSK" w:hAnsi="TH SarabunPSK" w:cs="TH SarabunPSK" w:hint="cs"/>
          <w:sz w:val="32"/>
          <w:szCs w:val="32"/>
          <w:cs/>
        </w:rPr>
        <w:t>มุ่งเน้นการประเมิน</w:t>
      </w:r>
      <w:r w:rsidR="003C25B5" w:rsidRPr="00FF3815">
        <w:rPr>
          <w:rFonts w:ascii="TH SarabunPSK" w:hAnsi="TH SarabunPSK" w:cs="TH SarabunPSK"/>
          <w:spacing w:val="-4"/>
          <w:sz w:val="32"/>
          <w:szCs w:val="32"/>
          <w:cs/>
        </w:rPr>
        <w:t>ความสามารถในการขับเคลื่อนให้เกิดผลสัมฤทธิ์ตามวัตถุประสงค์การจัดตั้งและความคุ้มค่าในการดำเนินงาน</w:t>
      </w:r>
      <w:r w:rsidR="003C25B5" w:rsidRPr="00FF3815">
        <w:rPr>
          <w:rFonts w:ascii="TH SarabunPSK" w:hAnsi="TH SarabunPSK" w:cs="TH SarabunPSK"/>
          <w:sz w:val="32"/>
          <w:szCs w:val="32"/>
          <w:cs/>
        </w:rPr>
        <w:t xml:space="preserve">เมื่อเทียบกับงบประมาณที่ได้รับการจัดสรร </w:t>
      </w:r>
      <w:r w:rsidR="003C25B5" w:rsidRPr="00FF3815">
        <w:rPr>
          <w:rFonts w:ascii="TH SarabunPSK" w:hAnsi="TH SarabunPSK" w:cs="TH SarabunPSK" w:hint="cs"/>
          <w:sz w:val="32"/>
          <w:szCs w:val="32"/>
          <w:cs/>
        </w:rPr>
        <w:t>โดย</w:t>
      </w:r>
      <w:r w:rsidR="00C34B72" w:rsidRPr="00FF3815">
        <w:rPr>
          <w:rFonts w:ascii="TH SarabunPSK" w:hAnsi="TH SarabunPSK" w:cs="TH SarabunPSK" w:hint="cs"/>
          <w:sz w:val="32"/>
          <w:szCs w:val="32"/>
          <w:cs/>
        </w:rPr>
        <w:t>ทั้งสองฝ่าย</w:t>
      </w:r>
      <w:r w:rsidR="003C25B5" w:rsidRPr="00FF3815">
        <w:rPr>
          <w:rFonts w:ascii="TH SarabunPSK" w:hAnsi="TH SarabunPSK" w:cs="TH SarabunPSK"/>
          <w:sz w:val="32"/>
          <w:szCs w:val="32"/>
          <w:cs/>
        </w:rPr>
        <w:t>ตกลงร่วมกันในการกำหนดตัวชี้วัด เป้าหมายผลสัมฤทธิ์การดำเนินงาน บทบาทขององค์การมหาชนในระบบนิเวศ ภายใต้</w:t>
      </w:r>
      <w:r w:rsidR="003C25B5" w:rsidRPr="00FF3815">
        <w:rPr>
          <w:rFonts w:ascii="TH SarabunPSK" w:hAnsi="TH SarabunPSK" w:cs="TH SarabunPSK"/>
          <w:spacing w:val="6"/>
          <w:sz w:val="32"/>
          <w:szCs w:val="32"/>
          <w:cs/>
        </w:rPr>
        <w:t>กรอบหลักเกณฑ์ วิธีการ เกณฑ์การประเมิน ระยะเวลา และเงื่อนไขตามที่คณะกรรมการพัฒนา</w:t>
      </w:r>
      <w:r w:rsidR="003C25B5" w:rsidRPr="00FF3815">
        <w:rPr>
          <w:rFonts w:ascii="TH SarabunPSK" w:hAnsi="TH SarabunPSK" w:cs="TH SarabunPSK"/>
          <w:sz w:val="32"/>
          <w:szCs w:val="32"/>
          <w:cs/>
        </w:rPr>
        <w:t xml:space="preserve">และส่งเสริมองค์การมหาชนกำหนด </w:t>
      </w:r>
      <w:r w:rsidR="003200CE" w:rsidRPr="00FF3815">
        <w:rPr>
          <w:rFonts w:ascii="TH SarabunPSK" w:hAnsi="TH SarabunPSK" w:cs="TH SarabunPSK" w:hint="cs"/>
          <w:sz w:val="32"/>
          <w:szCs w:val="32"/>
          <w:cs/>
        </w:rPr>
        <w:t>เพื่อให้เป็นไป</w:t>
      </w:r>
      <w:r w:rsidR="0080701E" w:rsidRPr="00FF3815">
        <w:rPr>
          <w:rFonts w:ascii="TH SarabunPSK" w:hAnsi="TH SarabunPSK" w:cs="TH SarabunPSK"/>
          <w:sz w:val="32"/>
          <w:szCs w:val="32"/>
          <w:cs/>
        </w:rPr>
        <w:t>ตามเจตนารมณ์ของการประเมินความคุ้มค่าเพื่อพัฒนาองค์การมหาชน</w:t>
      </w:r>
      <w:r w:rsidR="0080701E" w:rsidRPr="00FF381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0701E" w:rsidRPr="00FF3815">
        <w:rPr>
          <w:rFonts w:ascii="TH SarabunPSK" w:hAnsi="TH SarabunPSK" w:cs="TH SarabunPSK"/>
          <w:sz w:val="32"/>
          <w:szCs w:val="32"/>
          <w:cs/>
        </w:rPr>
        <w:t>โดย</w:t>
      </w:r>
      <w:r w:rsidR="00422D07" w:rsidRPr="00FF3815">
        <w:rPr>
          <w:rFonts w:ascii="TH SarabunPSK" w:hAnsi="TH SarabunPSK" w:cs="TH SarabunPSK" w:hint="cs"/>
          <w:sz w:val="32"/>
          <w:szCs w:val="32"/>
          <w:cs/>
        </w:rPr>
        <w:t>มี</w:t>
      </w:r>
      <w:bookmarkStart w:id="2" w:name="_Hlk132890020"/>
      <w:r w:rsidR="00422D07" w:rsidRPr="00FF3815">
        <w:rPr>
          <w:rFonts w:ascii="TH SarabunPSK" w:hAnsi="TH SarabunPSK" w:cs="TH SarabunPSK" w:hint="cs"/>
          <w:sz w:val="32"/>
          <w:szCs w:val="32"/>
          <w:cs/>
        </w:rPr>
        <w:t>ขอบเ</w:t>
      </w:r>
      <w:r w:rsidR="00C315FF" w:rsidRPr="00FF3815">
        <w:rPr>
          <w:rFonts w:ascii="TH SarabunPSK" w:hAnsi="TH SarabunPSK" w:cs="TH SarabunPSK" w:hint="cs"/>
          <w:sz w:val="32"/>
          <w:szCs w:val="32"/>
          <w:cs/>
        </w:rPr>
        <w:t>ขตครอบคลุมการดำเนิน</w:t>
      </w:r>
      <w:r w:rsidR="006A06BE" w:rsidRPr="00FF3815">
        <w:rPr>
          <w:rFonts w:ascii="TH SarabunPSK" w:hAnsi="TH SarabunPSK" w:cs="TH SarabunPSK" w:hint="cs"/>
          <w:sz w:val="32"/>
          <w:szCs w:val="32"/>
          <w:cs/>
        </w:rPr>
        <w:t>งาน</w:t>
      </w:r>
      <w:bookmarkEnd w:id="2"/>
      <w:r w:rsidR="00B32B03" w:rsidRPr="00FF3815">
        <w:rPr>
          <w:rFonts w:ascii="TH SarabunPSK" w:hAnsi="TH SarabunPSK" w:cs="TH SarabunPSK" w:hint="cs"/>
          <w:sz w:val="32"/>
          <w:szCs w:val="32"/>
          <w:cs/>
        </w:rPr>
        <w:t xml:space="preserve">ในส่วนที่เกี่ยวข้องดังนี้ </w:t>
      </w:r>
    </w:p>
    <w:p w14:paraId="7C3FBBAF" w14:textId="257CFBBB" w:rsidR="00896753" w:rsidRPr="0031685D" w:rsidRDefault="0080701E" w:rsidP="00FB303E">
      <w:pPr>
        <w:pStyle w:val="ListParagraph"/>
        <w:spacing w:after="0" w:line="240" w:lineRule="auto"/>
        <w:ind w:left="0" w:right="-17" w:firstLine="1985"/>
        <w:contextualSpacing w:val="0"/>
        <w:jc w:val="thaiDistribute"/>
        <w:rPr>
          <w:rFonts w:ascii="TH SarabunPSK" w:hAnsi="TH SarabunPSK" w:cs="TH SarabunPSK"/>
          <w:sz w:val="32"/>
          <w:szCs w:val="32"/>
        </w:rPr>
      </w:pPr>
      <w:r w:rsidRPr="0031685D">
        <w:rPr>
          <w:rFonts w:ascii="TH SarabunPSK" w:hAnsi="TH SarabunPSK" w:cs="TH SarabunPSK"/>
          <w:sz w:val="32"/>
          <w:szCs w:val="32"/>
          <w:cs/>
        </w:rPr>
        <w:t>………….ชื่อองค์การมหาชน…</w:t>
      </w:r>
      <w:r w:rsidRPr="0031685D">
        <w:rPr>
          <w:rFonts w:ascii="TH SarabunPSK" w:hAnsi="TH SarabunPSK" w:cs="TH SarabunPSK" w:hint="cs"/>
          <w:sz w:val="32"/>
          <w:szCs w:val="32"/>
          <w:cs/>
        </w:rPr>
        <w:t>....</w:t>
      </w:r>
      <w:r w:rsidR="00883FC1" w:rsidRPr="0031685D">
        <w:rPr>
          <w:rFonts w:ascii="TH SarabunPSK" w:hAnsi="TH SarabunPSK" w:cs="TH SarabunPSK" w:hint="cs"/>
          <w:sz w:val="32"/>
          <w:szCs w:val="32"/>
          <w:cs/>
        </w:rPr>
        <w:t>.....</w:t>
      </w:r>
      <w:r w:rsidRPr="0031685D">
        <w:rPr>
          <w:rFonts w:ascii="TH SarabunPSK" w:hAnsi="TH SarabunPSK" w:cs="TH SarabunPSK" w:hint="cs"/>
          <w:sz w:val="32"/>
          <w:szCs w:val="32"/>
          <w:cs/>
        </w:rPr>
        <w:t>..</w:t>
      </w:r>
      <w:r w:rsidRPr="0031685D">
        <w:rPr>
          <w:rFonts w:ascii="TH SarabunPSK" w:hAnsi="TH SarabunPSK" w:cs="TH SarabunPSK"/>
          <w:sz w:val="32"/>
          <w:szCs w:val="32"/>
          <w:cs/>
        </w:rPr>
        <w:t>…</w:t>
      </w:r>
      <w:r w:rsidR="000C348F" w:rsidRPr="0031685D">
        <w:rPr>
          <w:rFonts w:ascii="TH SarabunPSK" w:hAnsi="TH SarabunPSK" w:cs="TH SarabunPSK" w:hint="cs"/>
          <w:sz w:val="32"/>
          <w:szCs w:val="32"/>
          <w:cs/>
        </w:rPr>
        <w:t>ภายใต้การกำกับของคณะกรรมการ</w:t>
      </w:r>
      <w:r w:rsidR="000C348F" w:rsidRPr="0031685D">
        <w:rPr>
          <w:rFonts w:ascii="TH SarabunPSK" w:hAnsi="TH SarabunPSK" w:cs="TH SarabunPSK"/>
          <w:sz w:val="32"/>
          <w:szCs w:val="32"/>
          <w:cs/>
        </w:rPr>
        <w:t>…</w:t>
      </w:r>
      <w:r w:rsidR="000C348F" w:rsidRPr="0031685D">
        <w:rPr>
          <w:rFonts w:ascii="TH SarabunPSK" w:hAnsi="TH SarabunPSK" w:cs="TH SarabunPSK" w:hint="cs"/>
          <w:sz w:val="32"/>
          <w:szCs w:val="32"/>
          <w:cs/>
        </w:rPr>
        <w:t>....</w:t>
      </w:r>
      <w:r w:rsidR="00883FC1" w:rsidRPr="0031685D">
        <w:rPr>
          <w:rFonts w:ascii="TH SarabunPSK" w:hAnsi="TH SarabunPSK" w:cs="TH SarabunPSK" w:hint="cs"/>
          <w:sz w:val="32"/>
          <w:szCs w:val="32"/>
          <w:cs/>
        </w:rPr>
        <w:t>.....</w:t>
      </w:r>
      <w:r w:rsidR="000C348F" w:rsidRPr="0031685D">
        <w:rPr>
          <w:rFonts w:ascii="TH SarabunPSK" w:hAnsi="TH SarabunPSK" w:cs="TH SarabunPSK" w:hint="cs"/>
          <w:sz w:val="32"/>
          <w:szCs w:val="32"/>
          <w:cs/>
        </w:rPr>
        <w:t>..</w:t>
      </w:r>
      <w:r w:rsidR="000C348F" w:rsidRPr="0031685D">
        <w:rPr>
          <w:rFonts w:ascii="TH SarabunPSK" w:hAnsi="TH SarabunPSK" w:cs="TH SarabunPSK"/>
          <w:sz w:val="32"/>
          <w:szCs w:val="32"/>
          <w:cs/>
        </w:rPr>
        <w:t>…</w:t>
      </w:r>
      <w:r w:rsidR="000C348F" w:rsidRPr="0031685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31685D">
        <w:rPr>
          <w:rFonts w:ascii="TH SarabunPSK" w:hAnsi="TH SarabunPSK" w:cs="TH SarabunPSK" w:hint="cs"/>
          <w:sz w:val="32"/>
          <w:szCs w:val="32"/>
          <w:cs/>
        </w:rPr>
        <w:t>จะมุ่งมั่นปฏิบัติงาน</w:t>
      </w:r>
      <w:r w:rsidRPr="0031685D">
        <w:rPr>
          <w:rFonts w:ascii="TH SarabunPSK" w:hAnsi="TH SarabunPSK" w:cs="TH SarabunPSK"/>
          <w:sz w:val="32"/>
          <w:szCs w:val="32"/>
          <w:cs/>
        </w:rPr>
        <w:t>ให้เป็นไปตามบันทึกข้อตกลงฯ</w:t>
      </w:r>
      <w:r w:rsidRPr="0031685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96753" w:rsidRPr="0031685D">
        <w:rPr>
          <w:rFonts w:ascii="TH SarabunPSK" w:hAnsi="TH SarabunPSK" w:cs="TH SarabunPSK" w:hint="cs"/>
          <w:sz w:val="32"/>
          <w:szCs w:val="32"/>
          <w:cs/>
        </w:rPr>
        <w:t>เพื่อ</w:t>
      </w:r>
      <w:r w:rsidR="00FB303E" w:rsidRPr="0031685D">
        <w:rPr>
          <w:rFonts w:ascii="TH SarabunPSK" w:hAnsi="TH SarabunPSK" w:cs="TH SarabunPSK"/>
          <w:sz w:val="32"/>
          <w:szCs w:val="32"/>
          <w:cs/>
        </w:rPr>
        <w:t>ให้</w:t>
      </w:r>
      <w:r w:rsidR="00B658F5">
        <w:rPr>
          <w:rFonts w:ascii="TH SarabunPSK" w:hAnsi="TH SarabunPSK" w:cs="TH SarabunPSK" w:hint="cs"/>
          <w:sz w:val="32"/>
          <w:szCs w:val="32"/>
          <w:cs/>
        </w:rPr>
        <w:t>เกิด</w:t>
      </w:r>
      <w:r w:rsidR="003D01A1" w:rsidRPr="0031685D">
        <w:rPr>
          <w:rFonts w:ascii="TH SarabunPSK" w:hAnsi="TH SarabunPSK" w:cs="TH SarabunPSK"/>
          <w:spacing w:val="-4"/>
          <w:sz w:val="32"/>
          <w:szCs w:val="32"/>
          <w:cs/>
        </w:rPr>
        <w:t>ความคุ้มค่าในการดำเนินงาน</w:t>
      </w:r>
      <w:r w:rsidR="00FB303E" w:rsidRPr="0031685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C19B6" w:rsidRPr="0031685D">
        <w:rPr>
          <w:rFonts w:ascii="TH SarabunPSK" w:hAnsi="TH SarabunPSK" w:cs="TH SarabunPSK" w:hint="cs"/>
          <w:sz w:val="32"/>
          <w:szCs w:val="32"/>
          <w:cs/>
        </w:rPr>
        <w:t>และ</w:t>
      </w:r>
      <w:r w:rsidR="002E4760" w:rsidRPr="0031685D">
        <w:rPr>
          <w:rFonts w:ascii="TH SarabunPSK" w:hAnsi="TH SarabunPSK" w:cs="TH SarabunPSK" w:hint="cs"/>
          <w:sz w:val="32"/>
          <w:szCs w:val="32"/>
          <w:cs/>
        </w:rPr>
        <w:t>จะ</w:t>
      </w:r>
      <w:r w:rsidR="00EC19B6" w:rsidRPr="0031685D">
        <w:rPr>
          <w:rFonts w:ascii="TH SarabunPSK" w:hAnsi="TH SarabunPSK" w:cs="TH SarabunPSK" w:hint="cs"/>
          <w:sz w:val="32"/>
          <w:szCs w:val="32"/>
          <w:cs/>
        </w:rPr>
        <w:t>รายงาน</w:t>
      </w:r>
      <w:r w:rsidR="00A85FDE">
        <w:rPr>
          <w:rFonts w:ascii="TH SarabunPSK" w:hAnsi="TH SarabunPSK" w:cs="TH SarabunPSK"/>
          <w:sz w:val="32"/>
          <w:szCs w:val="32"/>
        </w:rPr>
        <w:br/>
      </w:r>
      <w:r w:rsidR="00EC19B6" w:rsidRPr="0031685D">
        <w:rPr>
          <w:rFonts w:ascii="TH SarabunPSK" w:hAnsi="TH SarabunPSK" w:cs="TH SarabunPSK" w:hint="cs"/>
          <w:sz w:val="32"/>
          <w:szCs w:val="32"/>
          <w:cs/>
        </w:rPr>
        <w:t>ผล</w:t>
      </w:r>
      <w:r w:rsidR="00EC19B6" w:rsidRPr="0031685D">
        <w:rPr>
          <w:rFonts w:ascii="TH SarabunPSK" w:hAnsi="TH SarabunPSK" w:cs="TH SarabunPSK"/>
          <w:sz w:val="32"/>
          <w:szCs w:val="32"/>
          <w:cs/>
        </w:rPr>
        <w:t>การประเมินความคุ้มค่า</w:t>
      </w:r>
      <w:r w:rsidR="005D7557" w:rsidRPr="0031685D">
        <w:rPr>
          <w:rFonts w:ascii="TH SarabunPSK" w:hAnsi="TH SarabunPSK" w:cs="TH SarabunPSK" w:hint="cs"/>
          <w:sz w:val="32"/>
          <w:szCs w:val="32"/>
          <w:cs/>
        </w:rPr>
        <w:t xml:space="preserve">ฯ </w:t>
      </w:r>
      <w:r w:rsidR="002E4760" w:rsidRPr="0031685D">
        <w:rPr>
          <w:rFonts w:ascii="TH SarabunPSK" w:hAnsi="TH SarabunPSK" w:cs="TH SarabunPSK" w:hint="cs"/>
          <w:sz w:val="32"/>
          <w:szCs w:val="32"/>
          <w:cs/>
        </w:rPr>
        <w:t>ไปยัง</w:t>
      </w:r>
      <w:r w:rsidR="000E7F95" w:rsidRPr="0031685D">
        <w:rPr>
          <w:rFonts w:ascii="TH SarabunPSK" w:hAnsi="TH SarabunPSK" w:cs="TH SarabunPSK"/>
          <w:sz w:val="32"/>
          <w:szCs w:val="32"/>
          <w:cs/>
        </w:rPr>
        <w:t>สำนักงานคณะกรรมการพัฒนาระบบราชกา</w:t>
      </w:r>
      <w:r w:rsidR="000E7F95" w:rsidRPr="0031685D">
        <w:rPr>
          <w:rFonts w:ascii="TH SarabunPSK" w:hAnsi="TH SarabunPSK" w:cs="TH SarabunPSK" w:hint="cs"/>
          <w:sz w:val="32"/>
          <w:szCs w:val="32"/>
          <w:cs/>
        </w:rPr>
        <w:t>ร</w:t>
      </w:r>
      <w:r w:rsidR="002E4760" w:rsidRPr="0031685D">
        <w:rPr>
          <w:rFonts w:ascii="TH SarabunPSK" w:hAnsi="TH SarabunPSK" w:cs="TH SarabunPSK" w:hint="cs"/>
          <w:sz w:val="32"/>
          <w:szCs w:val="32"/>
          <w:cs/>
        </w:rPr>
        <w:t>ตามกำหนด</w:t>
      </w:r>
      <w:r w:rsidR="000D0F44" w:rsidRPr="0031685D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14:paraId="21F22262" w14:textId="588187B3" w:rsidR="0010276E" w:rsidRPr="0031685D" w:rsidRDefault="0080701E" w:rsidP="00896753">
      <w:pPr>
        <w:pStyle w:val="ListParagraph"/>
        <w:spacing w:after="0" w:line="240" w:lineRule="auto"/>
        <w:ind w:left="0" w:right="-17" w:firstLine="1985"/>
        <w:contextualSpacing w:val="0"/>
        <w:jc w:val="thaiDistribute"/>
        <w:rPr>
          <w:rFonts w:ascii="TH SarabunPSK" w:hAnsi="TH SarabunPSK" w:cs="TH SarabunPSK"/>
          <w:sz w:val="32"/>
          <w:szCs w:val="32"/>
        </w:rPr>
      </w:pPr>
      <w:r w:rsidRPr="0031685D">
        <w:rPr>
          <w:rFonts w:ascii="TH SarabunPSK" w:hAnsi="TH SarabunPSK" w:cs="TH SarabunPSK"/>
          <w:sz w:val="32"/>
          <w:szCs w:val="32"/>
          <w:cs/>
        </w:rPr>
        <w:t>สำนักงานคณะกรรมการพัฒนาระบบราชกา</w:t>
      </w:r>
      <w:r w:rsidRPr="0031685D">
        <w:rPr>
          <w:rFonts w:ascii="TH SarabunPSK" w:hAnsi="TH SarabunPSK" w:cs="TH SarabunPSK" w:hint="cs"/>
          <w:sz w:val="32"/>
          <w:szCs w:val="32"/>
          <w:cs/>
        </w:rPr>
        <w:t>รจะส่งเสริมและสนับสนุน</w:t>
      </w:r>
      <w:r w:rsidR="005B2E42" w:rsidRPr="0031685D">
        <w:rPr>
          <w:rFonts w:ascii="TH SarabunPSK" w:hAnsi="TH SarabunPSK" w:cs="TH SarabunPSK"/>
          <w:spacing w:val="4"/>
          <w:sz w:val="32"/>
          <w:szCs w:val="32"/>
          <w:cs/>
        </w:rPr>
        <w:t>การดำเนินการประเมินความคุ้มค่า</w:t>
      </w:r>
      <w:r w:rsidR="00C61E9D" w:rsidRPr="0031685D">
        <w:rPr>
          <w:rFonts w:ascii="TH SarabunPSK" w:hAnsi="TH SarabunPSK" w:cs="TH SarabunPSK" w:hint="cs"/>
          <w:spacing w:val="4"/>
          <w:sz w:val="32"/>
          <w:szCs w:val="32"/>
          <w:cs/>
        </w:rPr>
        <w:t xml:space="preserve">ฯ </w:t>
      </w:r>
      <w:r w:rsidR="00685FDC" w:rsidRPr="0031685D">
        <w:rPr>
          <w:rFonts w:ascii="TH SarabunPSK" w:hAnsi="TH SarabunPSK" w:cs="TH SarabunPSK" w:hint="cs"/>
          <w:spacing w:val="4"/>
          <w:sz w:val="32"/>
          <w:szCs w:val="32"/>
          <w:cs/>
        </w:rPr>
        <w:t>ขององค์การมหาชน</w:t>
      </w:r>
      <w:r w:rsidR="00DB0F3B" w:rsidRPr="0031685D">
        <w:rPr>
          <w:rFonts w:ascii="TH SarabunPSK" w:hAnsi="TH SarabunPSK" w:cs="TH SarabunPSK" w:hint="cs"/>
          <w:sz w:val="32"/>
          <w:szCs w:val="32"/>
          <w:cs/>
        </w:rPr>
        <w:t>เพื่อขับเคลื่อนการดำเนินงานของ</w:t>
      </w:r>
      <w:r w:rsidR="00DB0F3B" w:rsidRPr="0031685D">
        <w:rPr>
          <w:rFonts w:ascii="TH SarabunPSK" w:hAnsi="TH SarabunPSK" w:cs="TH SarabunPSK"/>
          <w:sz w:val="32"/>
          <w:szCs w:val="32"/>
          <w:cs/>
        </w:rPr>
        <w:t>…</w:t>
      </w:r>
      <w:r w:rsidR="00DB0F3B" w:rsidRPr="0031685D">
        <w:rPr>
          <w:rFonts w:ascii="TH SarabunPSK" w:hAnsi="TH SarabunPSK" w:cs="TH SarabunPSK" w:hint="cs"/>
          <w:sz w:val="32"/>
          <w:szCs w:val="32"/>
          <w:cs/>
        </w:rPr>
        <w:t>....</w:t>
      </w:r>
      <w:r w:rsidR="00DB0F3B" w:rsidRPr="0031685D">
        <w:rPr>
          <w:rFonts w:ascii="TH SarabunPSK" w:hAnsi="TH SarabunPSK" w:cs="TH SarabunPSK"/>
          <w:sz w:val="32"/>
          <w:szCs w:val="32"/>
          <w:cs/>
        </w:rPr>
        <w:t>….ชื่อองค์การมหาชน…</w:t>
      </w:r>
      <w:r w:rsidR="00DB0F3B" w:rsidRPr="0031685D">
        <w:rPr>
          <w:rFonts w:ascii="TH SarabunPSK" w:hAnsi="TH SarabunPSK" w:cs="TH SarabunPSK" w:hint="cs"/>
          <w:sz w:val="32"/>
          <w:szCs w:val="32"/>
          <w:cs/>
        </w:rPr>
        <w:t xml:space="preserve">.......... </w:t>
      </w:r>
      <w:r w:rsidR="00685FDC" w:rsidRPr="0031685D">
        <w:rPr>
          <w:rFonts w:ascii="TH SarabunPSK" w:hAnsi="TH SarabunPSK" w:cs="TH SarabunPSK"/>
          <w:spacing w:val="4"/>
          <w:sz w:val="32"/>
          <w:szCs w:val="32"/>
          <w:cs/>
        </w:rPr>
        <w:t>ให้เป็นไปตามเจตนารมณ์ของกฎหมายว่าด้วยองค์การมหาชน และมติคณะรัฐมนตรีที่เกี่ยวข้อง</w:t>
      </w:r>
      <w:r w:rsidR="00685FDC" w:rsidRPr="0031685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82DF2" w:rsidRPr="0031685D">
        <w:rPr>
          <w:rFonts w:ascii="TH SarabunPSK" w:hAnsi="TH SarabunPSK" w:cs="TH SarabunPSK" w:hint="cs"/>
          <w:sz w:val="32"/>
          <w:szCs w:val="32"/>
          <w:cs/>
        </w:rPr>
        <w:t>รวม</w:t>
      </w:r>
      <w:r w:rsidR="0008173E" w:rsidRPr="0031685D">
        <w:rPr>
          <w:rFonts w:ascii="TH SarabunPSK" w:hAnsi="TH SarabunPSK" w:cs="TH SarabunPSK" w:hint="cs"/>
          <w:sz w:val="32"/>
          <w:szCs w:val="32"/>
          <w:cs/>
        </w:rPr>
        <w:t>ถึง</w:t>
      </w:r>
      <w:r w:rsidR="00DB0F3B" w:rsidRPr="0031685D">
        <w:rPr>
          <w:rFonts w:ascii="TH SarabunPSK" w:hAnsi="TH SarabunPSK" w:cs="TH SarabunPSK"/>
          <w:sz w:val="32"/>
          <w:szCs w:val="32"/>
          <w:cs/>
        </w:rPr>
        <w:br/>
      </w:r>
      <w:r w:rsidR="008F5096" w:rsidRPr="0031685D">
        <w:rPr>
          <w:rFonts w:ascii="TH SarabunPSK" w:hAnsi="TH SarabunPSK" w:cs="TH SarabunPSK" w:hint="cs"/>
          <w:sz w:val="32"/>
          <w:szCs w:val="32"/>
          <w:cs/>
        </w:rPr>
        <w:t>สอบทาน</w:t>
      </w:r>
      <w:r w:rsidR="004B3703" w:rsidRPr="0031685D">
        <w:rPr>
          <w:rFonts w:ascii="TH SarabunPSK" w:hAnsi="TH SarabunPSK" w:cs="TH SarabunPSK" w:hint="cs"/>
          <w:sz w:val="32"/>
          <w:szCs w:val="32"/>
          <w:cs/>
        </w:rPr>
        <w:t>และกลั่นกรอง</w:t>
      </w:r>
      <w:r w:rsidR="00563C52" w:rsidRPr="0031685D">
        <w:rPr>
          <w:rFonts w:ascii="TH SarabunPSK" w:eastAsiaTheme="minorEastAsia" w:hAnsi="TH SarabunPSK" w:cs="TH SarabunPSK"/>
          <w:sz w:val="32"/>
          <w:szCs w:val="32"/>
          <w:cs/>
        </w:rPr>
        <w:t>ผลการประเมินความคุ้มค่า</w:t>
      </w:r>
      <w:r w:rsidR="00E51515" w:rsidRPr="0031685D">
        <w:rPr>
          <w:rFonts w:ascii="TH SarabunPSK" w:eastAsiaTheme="minorEastAsia" w:hAnsi="TH SarabunPSK" w:cs="TH SarabunPSK" w:hint="cs"/>
          <w:sz w:val="32"/>
          <w:szCs w:val="32"/>
          <w:cs/>
        </w:rPr>
        <w:t xml:space="preserve">ฯ </w:t>
      </w:r>
      <w:r w:rsidR="0016107A" w:rsidRPr="0031685D">
        <w:rPr>
          <w:rFonts w:ascii="TH SarabunPSK" w:eastAsiaTheme="minorEastAsia" w:hAnsi="TH SarabunPSK" w:cs="TH SarabunPSK" w:hint="cs"/>
          <w:sz w:val="32"/>
          <w:szCs w:val="32"/>
          <w:cs/>
        </w:rPr>
        <w:t>ที่องค์การมหาชนรายงาน</w:t>
      </w:r>
      <w:r w:rsidR="00E51515" w:rsidRPr="0031685D">
        <w:rPr>
          <w:rFonts w:ascii="TH SarabunPSK" w:eastAsiaTheme="minorEastAsia" w:hAnsi="TH SarabunPSK" w:cs="TH SarabunPSK" w:hint="cs"/>
          <w:sz w:val="32"/>
          <w:szCs w:val="32"/>
          <w:cs/>
        </w:rPr>
        <w:t xml:space="preserve"> </w:t>
      </w:r>
      <w:r w:rsidR="0016107A" w:rsidRPr="0031685D">
        <w:rPr>
          <w:rFonts w:ascii="TH SarabunPSK" w:eastAsiaTheme="minorEastAsia" w:hAnsi="TH SarabunPSK" w:cs="TH SarabunPSK" w:hint="cs"/>
          <w:sz w:val="32"/>
          <w:szCs w:val="32"/>
          <w:cs/>
        </w:rPr>
        <w:t>เพื่อเสนอต่อคณะ</w:t>
      </w:r>
      <w:r w:rsidR="0016107A" w:rsidRPr="0031685D">
        <w:rPr>
          <w:rFonts w:ascii="TH SarabunPSK" w:eastAsiaTheme="minorEastAsia" w:hAnsi="TH SarabunPSK" w:cs="TH SarabunPSK"/>
          <w:sz w:val="32"/>
          <w:szCs w:val="32"/>
          <w:cs/>
        </w:rPr>
        <w:t>กรรมการพัฒนาและส่งเสริมองค์การมหาชน</w:t>
      </w:r>
      <w:r w:rsidR="00563C52" w:rsidRPr="0031685D">
        <w:rPr>
          <w:rFonts w:ascii="TH SarabunPSK" w:eastAsiaTheme="minorEastAsia" w:hAnsi="TH SarabunPSK" w:cs="TH SarabunPSK"/>
          <w:sz w:val="32"/>
          <w:szCs w:val="32"/>
          <w:cs/>
        </w:rPr>
        <w:t xml:space="preserve"> </w:t>
      </w:r>
      <w:r w:rsidRPr="0031685D">
        <w:rPr>
          <w:rFonts w:ascii="TH SarabunPSK" w:hAnsi="TH SarabunPSK" w:cs="TH SarabunPSK" w:hint="cs"/>
          <w:sz w:val="32"/>
          <w:szCs w:val="32"/>
          <w:cs/>
        </w:rPr>
        <w:t>อัน</w:t>
      </w:r>
      <w:r w:rsidRPr="0031685D">
        <w:rPr>
          <w:rFonts w:ascii="TH SarabunPSK" w:hAnsi="TH SarabunPSK" w:cs="TH SarabunPSK"/>
          <w:sz w:val="32"/>
          <w:szCs w:val="32"/>
          <w:cs/>
        </w:rPr>
        <w:t>จะนำไปสู่ข้อเสนอแนะต่อฝ่ายบริหารในการส่งเสริมและพัฒนา</w:t>
      </w:r>
      <w:r w:rsidR="00D25E51" w:rsidRPr="0031685D">
        <w:rPr>
          <w:rFonts w:ascii="TH SarabunPSK" w:hAnsi="TH SarabunPSK" w:cs="TH SarabunPSK"/>
          <w:sz w:val="32"/>
          <w:szCs w:val="32"/>
          <w:cs/>
        </w:rPr>
        <w:br/>
      </w:r>
      <w:r w:rsidRPr="0031685D">
        <w:rPr>
          <w:rFonts w:ascii="TH SarabunPSK" w:hAnsi="TH SarabunPSK" w:cs="TH SarabunPSK"/>
          <w:sz w:val="32"/>
          <w:szCs w:val="32"/>
          <w:cs/>
        </w:rPr>
        <w:t>การบริหารงานและการปฏิบัติภารกิจขององค์การมหาชนให้มีประสิทธิภาพและประสิทธิผลยิ่งขึ้น ตลอดจน</w:t>
      </w:r>
      <w:r w:rsidR="00D25E51" w:rsidRPr="0031685D">
        <w:rPr>
          <w:rFonts w:ascii="TH SarabunPSK" w:hAnsi="TH SarabunPSK" w:cs="TH SarabunPSK"/>
          <w:sz w:val="32"/>
          <w:szCs w:val="32"/>
          <w:cs/>
        </w:rPr>
        <w:br/>
      </w:r>
      <w:r w:rsidRPr="0031685D">
        <w:rPr>
          <w:rFonts w:ascii="TH SarabunPSK" w:hAnsi="TH SarabunPSK" w:cs="TH SarabunPSK"/>
          <w:sz w:val="32"/>
          <w:szCs w:val="32"/>
          <w:cs/>
        </w:rPr>
        <w:t>เพื่อการปรับปรุงหรือการทบทวนบทบาทภารกิจขององค์การมหาชนให้เหมาะสมกับบริบทในปัจจุบัน</w:t>
      </w:r>
      <w:r w:rsidRPr="0031685D">
        <w:rPr>
          <w:rFonts w:ascii="TH SarabunPSK" w:hAnsi="TH SarabunPSK" w:cs="TH SarabunPSK" w:hint="cs"/>
          <w:sz w:val="32"/>
          <w:szCs w:val="32"/>
          <w:cs/>
        </w:rPr>
        <w:t>และอนาคตต่อไป</w:t>
      </w:r>
    </w:p>
    <w:p w14:paraId="287E47CD" w14:textId="77777777" w:rsidR="006E150E" w:rsidRPr="0031685D" w:rsidRDefault="006E150E" w:rsidP="00685FDC">
      <w:pPr>
        <w:pStyle w:val="ListParagraph"/>
        <w:spacing w:after="0" w:line="240" w:lineRule="auto"/>
        <w:ind w:left="0" w:right="-17" w:firstLine="1418"/>
        <w:contextualSpacing w:val="0"/>
        <w:jc w:val="thaiDistribute"/>
        <w:rPr>
          <w:rFonts w:ascii="TH SarabunPSK" w:hAnsi="TH SarabunPSK" w:cs="TH SarabunPSK"/>
          <w:sz w:val="32"/>
          <w:szCs w:val="32"/>
        </w:rPr>
      </w:pPr>
    </w:p>
    <w:p w14:paraId="491CA752" w14:textId="77777777" w:rsidR="00BE3153" w:rsidRDefault="00BE3153" w:rsidP="003F04B7">
      <w:pPr>
        <w:spacing w:line="240" w:lineRule="auto"/>
        <w:ind w:right="-17"/>
        <w:rPr>
          <w:rFonts w:ascii="TH SarabunPSK" w:hAnsi="TH SarabunPSK" w:cs="TH SarabunPSK"/>
          <w:b/>
          <w:bCs/>
          <w:color w:val="auto"/>
          <w:sz w:val="32"/>
          <w:szCs w:val="32"/>
        </w:rPr>
      </w:pPr>
    </w:p>
    <w:p w14:paraId="4BE78632" w14:textId="77777777" w:rsidR="00CC6505" w:rsidRPr="0031685D" w:rsidRDefault="00CC6505" w:rsidP="003F04B7">
      <w:pPr>
        <w:spacing w:line="240" w:lineRule="auto"/>
        <w:ind w:right="-17"/>
        <w:rPr>
          <w:rFonts w:ascii="TH SarabunPSK" w:hAnsi="TH SarabunPSK" w:cs="TH SarabunPSK"/>
          <w:b/>
          <w:bCs/>
          <w:color w:val="auto"/>
          <w:sz w:val="32"/>
          <w:szCs w:val="32"/>
        </w:rPr>
      </w:pPr>
    </w:p>
    <w:p w14:paraId="7949B9E7" w14:textId="042D7EB3" w:rsidR="00276B51" w:rsidRPr="0031685D" w:rsidRDefault="006E150E" w:rsidP="00BE3153">
      <w:pPr>
        <w:pStyle w:val="ListParagraph"/>
        <w:spacing w:after="0" w:line="240" w:lineRule="auto"/>
        <w:ind w:left="0" w:right="-17" w:firstLine="1418"/>
        <w:contextualSpacing w:val="0"/>
        <w:jc w:val="right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31685D">
        <w:rPr>
          <w:rFonts w:ascii="TH SarabunPSK" w:hAnsi="TH SarabunPSK" w:cs="TH SarabunPSK" w:hint="cs"/>
          <w:b/>
          <w:bCs/>
          <w:sz w:val="32"/>
          <w:szCs w:val="32"/>
          <w:cs/>
        </w:rPr>
        <w:t>ข้อ ๓ ส่วนประกอบ...</w:t>
      </w:r>
      <w:r w:rsidR="00276B51" w:rsidRPr="0031685D">
        <w:rPr>
          <w:rFonts w:ascii="TH SarabunPSK" w:hAnsi="TH SarabunPSK" w:cs="TH SarabunPSK"/>
          <w:b/>
          <w:bCs/>
          <w:sz w:val="32"/>
          <w:szCs w:val="32"/>
          <w:cs/>
        </w:rPr>
        <w:br w:type="page"/>
      </w:r>
    </w:p>
    <w:p w14:paraId="21E5BED6" w14:textId="48C2EEA3" w:rsidR="00E00F68" w:rsidRPr="0031685D" w:rsidRDefault="00E00F68" w:rsidP="00E00F68">
      <w:pPr>
        <w:pStyle w:val="ListParagraph"/>
        <w:spacing w:before="120" w:after="0" w:line="240" w:lineRule="auto"/>
        <w:ind w:left="0" w:right="-17" w:firstLine="1418"/>
        <w:contextualSpacing w:val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1685D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 xml:space="preserve">ข้อ ๓ </w:t>
      </w:r>
      <w:r w:rsidR="008A03CD" w:rsidRPr="0031685D">
        <w:rPr>
          <w:rFonts w:ascii="TH SarabunPSK" w:hAnsi="TH SarabunPSK" w:cs="TH SarabunPSK" w:hint="cs"/>
          <w:b/>
          <w:bCs/>
          <w:sz w:val="32"/>
          <w:szCs w:val="32"/>
          <w:cs/>
        </w:rPr>
        <w:t>ส่วนประกอบของ</w:t>
      </w:r>
      <w:r w:rsidR="008A03CD" w:rsidRPr="0031685D">
        <w:rPr>
          <w:rFonts w:ascii="TH SarabunPSK" w:hAnsi="TH SarabunPSK" w:cs="TH SarabunPSK"/>
          <w:b/>
          <w:bCs/>
          <w:sz w:val="32"/>
          <w:szCs w:val="32"/>
          <w:cs/>
        </w:rPr>
        <w:t>บันทึกข้อตกลงฯ</w:t>
      </w:r>
    </w:p>
    <w:p w14:paraId="11F49090" w14:textId="090D4EDE" w:rsidR="00DE59AB" w:rsidRDefault="00DE59AB" w:rsidP="00276B51">
      <w:pPr>
        <w:pStyle w:val="ListParagraph"/>
        <w:spacing w:after="0" w:line="240" w:lineRule="auto"/>
        <w:ind w:left="0" w:right="-17" w:firstLine="1985"/>
        <w:contextualSpacing w:val="0"/>
        <w:jc w:val="thaiDistribute"/>
        <w:rPr>
          <w:rFonts w:ascii="TH SarabunPSK" w:hAnsi="TH SarabunPSK" w:cs="TH SarabunPSK"/>
          <w:sz w:val="32"/>
          <w:szCs w:val="32"/>
        </w:rPr>
      </w:pPr>
      <w:r w:rsidRPr="0031685D">
        <w:rPr>
          <w:rFonts w:ascii="TH SarabunPSK" w:hAnsi="TH SarabunPSK" w:cs="TH SarabunPSK"/>
          <w:sz w:val="32"/>
          <w:szCs w:val="32"/>
          <w:cs/>
        </w:rPr>
        <w:t xml:space="preserve">บันทึกข้อตกลงฯ </w:t>
      </w:r>
      <w:r w:rsidR="001D796F" w:rsidRPr="0031685D">
        <w:rPr>
          <w:rFonts w:ascii="TH SarabunPSK" w:hAnsi="TH SarabunPSK" w:cs="TH SarabunPSK" w:hint="cs"/>
          <w:sz w:val="32"/>
          <w:szCs w:val="32"/>
          <w:cs/>
        </w:rPr>
        <w:t>ฉบับ</w:t>
      </w:r>
      <w:r w:rsidRPr="0031685D">
        <w:rPr>
          <w:rFonts w:ascii="TH SarabunPSK" w:hAnsi="TH SarabunPSK" w:cs="TH SarabunPSK"/>
          <w:sz w:val="32"/>
          <w:szCs w:val="32"/>
          <w:cs/>
        </w:rPr>
        <w:t>นี้</w:t>
      </w:r>
      <w:r w:rsidR="001D796F" w:rsidRPr="0031685D">
        <w:rPr>
          <w:rFonts w:ascii="TH SarabunPSK" w:hAnsi="TH SarabunPSK" w:cs="TH SarabunPSK" w:hint="cs"/>
          <w:sz w:val="32"/>
          <w:szCs w:val="32"/>
          <w:cs/>
        </w:rPr>
        <w:t>มี</w:t>
      </w:r>
      <w:r w:rsidR="001D796F" w:rsidRPr="0031685D">
        <w:rPr>
          <w:rFonts w:ascii="TH SarabunPSK" w:hAnsi="TH SarabunPSK" w:cs="TH SarabunPSK"/>
          <w:sz w:val="32"/>
          <w:szCs w:val="32"/>
          <w:cs/>
        </w:rPr>
        <w:t>เอกสารประกอบท้า</w:t>
      </w:r>
      <w:r w:rsidR="00D36C8F" w:rsidRPr="0031685D">
        <w:rPr>
          <w:rFonts w:ascii="TH SarabunPSK" w:hAnsi="TH SarabunPSK" w:cs="TH SarabunPSK" w:hint="cs"/>
          <w:sz w:val="32"/>
          <w:szCs w:val="32"/>
          <w:cs/>
        </w:rPr>
        <w:t>ยซึ่ง</w:t>
      </w:r>
      <w:r w:rsidRPr="0031685D">
        <w:rPr>
          <w:rFonts w:ascii="TH SarabunPSK" w:hAnsi="TH SarabunPSK" w:cs="TH SarabunPSK"/>
          <w:sz w:val="32"/>
          <w:szCs w:val="32"/>
          <w:cs/>
        </w:rPr>
        <w:t>ถือเป็นส่วนหนึ่งของบันทึกข้อตกลง</w:t>
      </w:r>
      <w:r w:rsidR="00D36C8F" w:rsidRPr="0031685D">
        <w:rPr>
          <w:rFonts w:ascii="TH SarabunPSK" w:hAnsi="TH SarabunPSK" w:cs="TH SarabunPSK" w:hint="cs"/>
          <w:sz w:val="32"/>
          <w:szCs w:val="32"/>
          <w:cs/>
        </w:rPr>
        <w:t>ฯ</w:t>
      </w:r>
      <w:r w:rsidR="00D36C8F" w:rsidRPr="0031685D">
        <w:rPr>
          <w:rFonts w:ascii="TH SarabunPSK" w:hAnsi="TH SarabunPSK" w:cs="TH SarabunPSK" w:hint="cs"/>
          <w:spacing w:val="4"/>
          <w:sz w:val="32"/>
          <w:szCs w:val="32"/>
          <w:cs/>
        </w:rPr>
        <w:t xml:space="preserve"> </w:t>
      </w:r>
      <w:r w:rsidRPr="0031685D">
        <w:rPr>
          <w:rFonts w:ascii="TH SarabunPSK" w:hAnsi="TH SarabunPSK" w:cs="TH SarabunPSK"/>
          <w:sz w:val="32"/>
          <w:szCs w:val="32"/>
          <w:cs/>
        </w:rPr>
        <w:t>ประกอบด้วย</w:t>
      </w:r>
      <w:r w:rsidR="00EE1338" w:rsidRPr="0031685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B6C3F" w:rsidRPr="0031685D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14:paraId="0A25565B" w14:textId="77777777" w:rsidR="007E6CDB" w:rsidRDefault="00106420" w:rsidP="007E6CDB">
      <w:pPr>
        <w:pStyle w:val="ListParagraph"/>
        <w:spacing w:line="240" w:lineRule="auto"/>
        <w:ind w:left="0" w:right="-17" w:firstLine="1985"/>
        <w:jc w:val="thaiDistribute"/>
        <w:rPr>
          <w:rFonts w:ascii="TH SarabunPSK" w:hAnsi="TH SarabunPSK" w:cs="TH SarabunPSK"/>
          <w:sz w:val="32"/>
          <w:szCs w:val="32"/>
        </w:rPr>
      </w:pPr>
      <w:r w:rsidRPr="00302509">
        <w:rPr>
          <w:rFonts w:ascii="TH SarabunPSK" w:hAnsi="TH SarabunPSK" w:cs="TH SarabunPSK"/>
          <w:sz w:val="32"/>
          <w:szCs w:val="32"/>
          <w:cs/>
        </w:rPr>
        <w:t>เอกสารประกอบ ๑</w:t>
      </w:r>
      <w:r w:rsidRPr="00302509">
        <w:rPr>
          <w:rFonts w:ascii="TH SarabunPSK" w:hAnsi="TH SarabunPSK" w:cs="TH SarabunPSK"/>
          <w:sz w:val="32"/>
          <w:szCs w:val="32"/>
          <w:cs/>
        </w:rPr>
        <w:tab/>
      </w:r>
      <w:r w:rsidR="00304DEA" w:rsidRPr="0030250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302509">
        <w:rPr>
          <w:rFonts w:ascii="TH SarabunPSK" w:hAnsi="TH SarabunPSK" w:cs="TH SarabunPSK"/>
          <w:sz w:val="32"/>
          <w:szCs w:val="32"/>
          <w:cs/>
        </w:rPr>
        <w:t>รายละเอียดภารกิจและวิสัยทัศน์ขององค์การมหาชน ได้แก่ วัตถุประสงค์การจัดตั้งองค์การมหาชน วิสัยทัศน์ พันธกิจ เป้าหมาย/เป้าประสงค์ ยุทธศาสตร์</w:t>
      </w:r>
    </w:p>
    <w:p w14:paraId="2C5B5CF3" w14:textId="77777777" w:rsidR="007E6CDB" w:rsidRDefault="00106420" w:rsidP="007E6CDB">
      <w:pPr>
        <w:pStyle w:val="ListParagraph"/>
        <w:spacing w:line="240" w:lineRule="auto"/>
        <w:ind w:left="0" w:right="-17" w:firstLine="1985"/>
        <w:jc w:val="thaiDistribute"/>
        <w:rPr>
          <w:rFonts w:ascii="TH SarabunPSK" w:hAnsi="TH SarabunPSK" w:cs="TH SarabunPSK"/>
          <w:sz w:val="32"/>
          <w:szCs w:val="32"/>
        </w:rPr>
      </w:pPr>
      <w:r w:rsidRPr="007E6CDB">
        <w:rPr>
          <w:rFonts w:ascii="TH SarabunPSK" w:hAnsi="TH SarabunPSK" w:cs="TH SarabunPSK"/>
          <w:sz w:val="32"/>
          <w:szCs w:val="32"/>
          <w:cs/>
        </w:rPr>
        <w:t>เอกสารประกอบ ๒</w:t>
      </w:r>
      <w:r w:rsidRPr="007E6CDB">
        <w:rPr>
          <w:rFonts w:ascii="TH SarabunPSK" w:hAnsi="TH SarabunPSK" w:cs="TH SarabunPSK"/>
          <w:sz w:val="32"/>
          <w:szCs w:val="32"/>
          <w:cs/>
        </w:rPr>
        <w:tab/>
      </w:r>
      <w:r w:rsidR="00302509" w:rsidRPr="007E6CD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E6CDB">
        <w:rPr>
          <w:rFonts w:ascii="TH SarabunPSK" w:hAnsi="TH SarabunPSK" w:cs="TH SarabunPSK"/>
          <w:sz w:val="32"/>
          <w:szCs w:val="32"/>
          <w:cs/>
        </w:rPr>
        <w:t>รายละเอียดตัวชี้วัดตามกรอบแนวทางการประเมินความคุ้มค่าเพื่อการพัฒนาองค์การมหาชน ได้แก่ น้ำหนัก เป้าหมาย ข้อมูลพื้นฐาน เกณฑ์การให้คะแนน</w:t>
      </w:r>
    </w:p>
    <w:p w14:paraId="4FCB7740" w14:textId="77777777" w:rsidR="007E6CDB" w:rsidRDefault="00106420" w:rsidP="007E6CDB">
      <w:pPr>
        <w:pStyle w:val="ListParagraph"/>
        <w:spacing w:line="240" w:lineRule="auto"/>
        <w:ind w:left="0" w:right="-17" w:firstLine="1985"/>
        <w:jc w:val="thaiDistribute"/>
        <w:rPr>
          <w:rFonts w:ascii="TH SarabunPSK" w:hAnsi="TH SarabunPSK" w:cs="TH SarabunPSK"/>
          <w:sz w:val="32"/>
          <w:szCs w:val="32"/>
        </w:rPr>
      </w:pPr>
      <w:r w:rsidRPr="007E6CDB">
        <w:rPr>
          <w:rFonts w:ascii="TH SarabunPSK" w:hAnsi="TH SarabunPSK" w:cs="TH SarabunPSK"/>
          <w:sz w:val="32"/>
          <w:szCs w:val="32"/>
          <w:cs/>
        </w:rPr>
        <w:t>เอกสารประกอบ ๓</w:t>
      </w:r>
      <w:r w:rsidRPr="007E6CDB">
        <w:rPr>
          <w:rFonts w:ascii="TH SarabunPSK" w:hAnsi="TH SarabunPSK" w:cs="TH SarabunPSK"/>
          <w:sz w:val="32"/>
          <w:szCs w:val="32"/>
          <w:cs/>
        </w:rPr>
        <w:tab/>
      </w:r>
      <w:r w:rsidR="00302509" w:rsidRPr="007E6CD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E6CDB">
        <w:rPr>
          <w:rFonts w:ascii="TH SarabunPSK" w:hAnsi="TH SarabunPSK" w:cs="TH SarabunPSK"/>
          <w:sz w:val="32"/>
          <w:szCs w:val="32"/>
          <w:cs/>
        </w:rPr>
        <w:t>แผนภาพห่วงโซ่ผลการดำเนินงาน (</w:t>
      </w:r>
      <w:r w:rsidRPr="007E6CDB">
        <w:rPr>
          <w:rFonts w:ascii="TH SarabunPSK" w:hAnsi="TH SarabunPSK" w:cs="TH SarabunPSK"/>
          <w:sz w:val="32"/>
          <w:szCs w:val="32"/>
        </w:rPr>
        <w:t xml:space="preserve">result chain) </w:t>
      </w:r>
      <w:r w:rsidRPr="007E6CDB">
        <w:rPr>
          <w:rFonts w:ascii="TH SarabunPSK" w:hAnsi="TH SarabunPSK" w:cs="TH SarabunPSK"/>
          <w:sz w:val="32"/>
          <w:szCs w:val="32"/>
          <w:cs/>
        </w:rPr>
        <w:t>ขององค์การมหาชนที่แสดงความเชื่อมโยงของปัจจัยนำเข้า กระบวนการ ผลผลิต ผลลัพธ์ และผลกระทบ</w:t>
      </w:r>
    </w:p>
    <w:p w14:paraId="0D683D38" w14:textId="61F72415" w:rsidR="007E6CDB" w:rsidRDefault="00106420" w:rsidP="00AB3660">
      <w:pPr>
        <w:pStyle w:val="ListParagraph"/>
        <w:tabs>
          <w:tab w:val="left" w:pos="3686"/>
        </w:tabs>
        <w:spacing w:line="240" w:lineRule="auto"/>
        <w:ind w:left="0" w:right="-17" w:firstLine="1985"/>
        <w:jc w:val="thaiDistribute"/>
        <w:rPr>
          <w:rFonts w:ascii="TH SarabunPSK" w:hAnsi="TH SarabunPSK" w:cs="TH SarabunPSK"/>
          <w:sz w:val="32"/>
          <w:szCs w:val="32"/>
        </w:rPr>
      </w:pPr>
      <w:r w:rsidRPr="007E6CDB">
        <w:rPr>
          <w:rFonts w:ascii="TH SarabunPSK" w:hAnsi="TH SarabunPSK" w:cs="TH SarabunPSK"/>
          <w:sz w:val="32"/>
          <w:szCs w:val="32"/>
          <w:cs/>
        </w:rPr>
        <w:t>เอกสารประกอบ ๔</w:t>
      </w:r>
      <w:r w:rsidR="0029506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E6CDB">
        <w:rPr>
          <w:rFonts w:ascii="TH SarabunPSK" w:hAnsi="TH SarabunPSK" w:cs="TH SarabunPSK"/>
          <w:sz w:val="32"/>
          <w:szCs w:val="32"/>
          <w:cs/>
        </w:rPr>
        <w:t>รายละเอียดแบบประเมินผล (</w:t>
      </w:r>
      <w:r w:rsidRPr="007E6CDB">
        <w:rPr>
          <w:rFonts w:ascii="TH SarabunPSK" w:hAnsi="TH SarabunPSK" w:cs="TH SarabunPSK"/>
          <w:sz w:val="32"/>
          <w:szCs w:val="32"/>
        </w:rPr>
        <w:t xml:space="preserve">evaluation matrix) </w:t>
      </w:r>
      <w:r w:rsidRPr="007E6CDB">
        <w:rPr>
          <w:rFonts w:ascii="TH SarabunPSK" w:hAnsi="TH SarabunPSK" w:cs="TH SarabunPSK"/>
          <w:sz w:val="32"/>
          <w:szCs w:val="32"/>
          <w:cs/>
        </w:rPr>
        <w:t>ตามแผนภาพ</w:t>
      </w:r>
      <w:r w:rsidRPr="00295065">
        <w:rPr>
          <w:rFonts w:ascii="TH SarabunPSK" w:hAnsi="TH SarabunPSK" w:cs="TH SarabunPSK"/>
          <w:spacing w:val="-4"/>
          <w:sz w:val="32"/>
          <w:szCs w:val="32"/>
          <w:cs/>
        </w:rPr>
        <w:t>ห่วงโซ่ผลการดำเนินงาน (</w:t>
      </w:r>
      <w:r w:rsidRPr="00295065">
        <w:rPr>
          <w:rFonts w:ascii="TH SarabunPSK" w:hAnsi="TH SarabunPSK" w:cs="TH SarabunPSK"/>
          <w:spacing w:val="-4"/>
          <w:sz w:val="32"/>
          <w:szCs w:val="32"/>
        </w:rPr>
        <w:t xml:space="preserve">result chain) </w:t>
      </w:r>
      <w:r w:rsidRPr="00295065">
        <w:rPr>
          <w:rFonts w:ascii="TH SarabunPSK" w:hAnsi="TH SarabunPSK" w:cs="TH SarabunPSK"/>
          <w:spacing w:val="-4"/>
          <w:sz w:val="32"/>
          <w:szCs w:val="32"/>
          <w:cs/>
        </w:rPr>
        <w:t>ขององค์การมหาชน โดยจำแนกเป็น ๒ มิติ ได้แก่ ผลลัพธ์และผลกระทบ</w:t>
      </w:r>
    </w:p>
    <w:p w14:paraId="248A698E" w14:textId="12FA40F3" w:rsidR="007E6CDB" w:rsidRDefault="00106420" w:rsidP="0017241D">
      <w:pPr>
        <w:pStyle w:val="ListParagraph"/>
        <w:tabs>
          <w:tab w:val="left" w:pos="3402"/>
          <w:tab w:val="left" w:pos="3686"/>
        </w:tabs>
        <w:spacing w:line="240" w:lineRule="auto"/>
        <w:ind w:left="0" w:right="-17" w:firstLine="1985"/>
        <w:jc w:val="thaiDistribute"/>
        <w:rPr>
          <w:rFonts w:ascii="TH SarabunPSK" w:hAnsi="TH SarabunPSK" w:cs="TH SarabunPSK"/>
          <w:sz w:val="32"/>
          <w:szCs w:val="32"/>
        </w:rPr>
      </w:pPr>
      <w:r w:rsidRPr="00295065">
        <w:rPr>
          <w:rFonts w:ascii="TH SarabunPSK" w:hAnsi="TH SarabunPSK" w:cs="TH SarabunPSK"/>
          <w:spacing w:val="-4"/>
          <w:sz w:val="32"/>
          <w:szCs w:val="32"/>
          <w:cs/>
        </w:rPr>
        <w:t>เอกสารประกอบ</w:t>
      </w:r>
      <w:r w:rsidRPr="00295065">
        <w:rPr>
          <w:rFonts w:ascii="TH SarabunPSK" w:hAnsi="TH SarabunPSK" w:cs="TH SarabunPSK"/>
          <w:spacing w:val="-6"/>
          <w:sz w:val="32"/>
          <w:szCs w:val="32"/>
          <w:cs/>
        </w:rPr>
        <w:t xml:space="preserve"> ๕</w:t>
      </w:r>
      <w:r w:rsidR="00302509" w:rsidRPr="00295065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</w:t>
      </w:r>
      <w:r w:rsidR="00295065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</w:t>
      </w:r>
      <w:r w:rsidRPr="00295065">
        <w:rPr>
          <w:rFonts w:ascii="TH SarabunPSK" w:hAnsi="TH SarabunPSK" w:cs="TH SarabunPSK"/>
          <w:spacing w:val="-6"/>
          <w:sz w:val="32"/>
          <w:szCs w:val="32"/>
          <w:cs/>
        </w:rPr>
        <w:t>แผนผังความสัมพันธ์ขององค์การมหาชนในระบบนิเวศ (</w:t>
      </w:r>
      <w:r w:rsidRPr="00295065">
        <w:rPr>
          <w:rFonts w:ascii="TH SarabunPSK" w:hAnsi="TH SarabunPSK" w:cs="TH SarabunPSK"/>
          <w:spacing w:val="-6"/>
          <w:sz w:val="32"/>
          <w:szCs w:val="32"/>
        </w:rPr>
        <w:t xml:space="preserve">ecosystem) </w:t>
      </w:r>
      <w:r w:rsidRPr="00295065">
        <w:rPr>
          <w:rFonts w:ascii="TH SarabunPSK" w:hAnsi="TH SarabunPSK" w:cs="TH SarabunPSK"/>
          <w:spacing w:val="-6"/>
          <w:sz w:val="32"/>
          <w:szCs w:val="32"/>
          <w:cs/>
        </w:rPr>
        <w:t>ที่</w:t>
      </w:r>
      <w:r w:rsidRPr="007E6CDB">
        <w:rPr>
          <w:rFonts w:ascii="TH SarabunPSK" w:hAnsi="TH SarabunPSK" w:cs="TH SarabunPSK"/>
          <w:sz w:val="32"/>
          <w:szCs w:val="32"/>
          <w:cs/>
        </w:rPr>
        <w:t>แสดงความสัมพันธ์ของปัจจัยที่เกี่ยวข้องในระบบนิเวศตามเป้าหมายการมีอยู่ขององค์การมหาช</w:t>
      </w:r>
      <w:r w:rsidR="007E6CDB">
        <w:rPr>
          <w:rFonts w:ascii="TH SarabunPSK" w:hAnsi="TH SarabunPSK" w:cs="TH SarabunPSK" w:hint="cs"/>
          <w:sz w:val="32"/>
          <w:szCs w:val="32"/>
          <w:cs/>
        </w:rPr>
        <w:t>น</w:t>
      </w:r>
    </w:p>
    <w:p w14:paraId="686BFA19" w14:textId="77777777" w:rsidR="007E6CDB" w:rsidRDefault="00106420" w:rsidP="007E6CDB">
      <w:pPr>
        <w:pStyle w:val="ListParagraph"/>
        <w:spacing w:line="240" w:lineRule="auto"/>
        <w:ind w:left="0" w:right="-17" w:firstLine="1985"/>
        <w:jc w:val="thaiDistribute"/>
        <w:rPr>
          <w:rFonts w:ascii="TH SarabunPSK" w:hAnsi="TH SarabunPSK" w:cs="TH SarabunPSK"/>
          <w:sz w:val="32"/>
          <w:szCs w:val="32"/>
        </w:rPr>
      </w:pPr>
      <w:r w:rsidRPr="007E6CDB">
        <w:rPr>
          <w:rFonts w:ascii="TH SarabunPSK" w:hAnsi="TH SarabunPSK" w:cs="TH SarabunPSK"/>
          <w:spacing w:val="-2"/>
          <w:sz w:val="32"/>
          <w:szCs w:val="32"/>
          <w:cs/>
        </w:rPr>
        <w:t>เอกสารประกอบ ๖</w:t>
      </w:r>
      <w:r w:rsidRPr="007E6CDB">
        <w:rPr>
          <w:rFonts w:ascii="TH SarabunPSK" w:hAnsi="TH SarabunPSK" w:cs="TH SarabunPSK"/>
          <w:spacing w:val="-2"/>
          <w:sz w:val="32"/>
          <w:szCs w:val="32"/>
          <w:cs/>
        </w:rPr>
        <w:tab/>
      </w:r>
      <w:r w:rsidR="007E6CDB" w:rsidRPr="007E6CDB">
        <w:rPr>
          <w:rFonts w:ascii="TH SarabunPSK" w:hAnsi="TH SarabunPSK" w:cs="TH SarabunPSK" w:hint="cs"/>
          <w:spacing w:val="-2"/>
          <w:sz w:val="32"/>
          <w:szCs w:val="32"/>
          <w:cs/>
        </w:rPr>
        <w:t xml:space="preserve"> </w:t>
      </w:r>
      <w:r w:rsidRPr="007E6CDB">
        <w:rPr>
          <w:rFonts w:ascii="TH SarabunPSK" w:hAnsi="TH SarabunPSK" w:cs="TH SarabunPSK"/>
          <w:spacing w:val="-2"/>
          <w:sz w:val="32"/>
          <w:szCs w:val="32"/>
          <w:cs/>
        </w:rPr>
        <w:t>คำอธิบายบทบาทขององค์การมหาชนในระบบนิเวศ (</w:t>
      </w:r>
      <w:r w:rsidRPr="007E6CDB">
        <w:rPr>
          <w:rFonts w:ascii="TH SarabunPSK" w:hAnsi="TH SarabunPSK" w:cs="TH SarabunPSK"/>
          <w:spacing w:val="-2"/>
          <w:sz w:val="32"/>
          <w:szCs w:val="32"/>
        </w:rPr>
        <w:t>ecosystem</w:t>
      </w:r>
      <w:r w:rsidRPr="007E6CDB">
        <w:rPr>
          <w:rFonts w:ascii="TH SarabunPSK" w:hAnsi="TH SarabunPSK" w:cs="TH SarabunPSK"/>
          <w:sz w:val="32"/>
          <w:szCs w:val="32"/>
        </w:rPr>
        <w:t>)</w:t>
      </w:r>
    </w:p>
    <w:p w14:paraId="1BE90519" w14:textId="0C6DB957" w:rsidR="00106420" w:rsidRPr="007E6CDB" w:rsidRDefault="00106420" w:rsidP="007E6CDB">
      <w:pPr>
        <w:pStyle w:val="ListParagraph"/>
        <w:spacing w:line="240" w:lineRule="auto"/>
        <w:ind w:left="0" w:right="-17" w:firstLine="1985"/>
        <w:jc w:val="thaiDistribute"/>
        <w:rPr>
          <w:rFonts w:ascii="TH SarabunPSK" w:hAnsi="TH SarabunPSK" w:cs="TH SarabunPSK"/>
          <w:sz w:val="32"/>
          <w:szCs w:val="32"/>
        </w:rPr>
      </w:pPr>
      <w:r w:rsidRPr="00295065">
        <w:rPr>
          <w:rFonts w:ascii="TH SarabunPSK" w:hAnsi="TH SarabunPSK" w:cs="TH SarabunPSK"/>
          <w:spacing w:val="-4"/>
          <w:sz w:val="32"/>
          <w:szCs w:val="32"/>
          <w:cs/>
        </w:rPr>
        <w:t>เอกสารประกอบ ๗</w:t>
      </w:r>
      <w:r w:rsidRPr="00295065">
        <w:rPr>
          <w:rFonts w:ascii="TH SarabunPSK" w:hAnsi="TH SarabunPSK" w:cs="TH SarabunPSK"/>
          <w:spacing w:val="-4"/>
          <w:sz w:val="32"/>
          <w:szCs w:val="32"/>
          <w:cs/>
        </w:rPr>
        <w:tab/>
      </w:r>
      <w:r w:rsidR="007E6CDB" w:rsidRPr="00295065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Pr="00295065">
        <w:rPr>
          <w:rFonts w:ascii="TH SarabunPSK" w:hAnsi="TH SarabunPSK" w:cs="TH SarabunPSK"/>
          <w:spacing w:val="-4"/>
          <w:sz w:val="32"/>
          <w:szCs w:val="32"/>
          <w:cs/>
        </w:rPr>
        <w:t>ตารางแสดงคำอธิบายประกอบการสร้างคุณค่าขององค์การมหาชน</w:t>
      </w:r>
      <w:r w:rsidRPr="007E6CDB">
        <w:rPr>
          <w:rFonts w:ascii="TH SarabunPSK" w:hAnsi="TH SarabunPSK" w:cs="TH SarabunPSK"/>
          <w:sz w:val="32"/>
          <w:szCs w:val="32"/>
          <w:cs/>
        </w:rPr>
        <w:t>ในระบบนิเวศ (</w:t>
      </w:r>
      <w:r w:rsidRPr="007E6CDB">
        <w:rPr>
          <w:rFonts w:ascii="TH SarabunPSK" w:hAnsi="TH SarabunPSK" w:cs="TH SarabunPSK"/>
          <w:sz w:val="32"/>
          <w:szCs w:val="32"/>
        </w:rPr>
        <w:t xml:space="preserve">ecosystem) </w:t>
      </w:r>
      <w:r w:rsidRPr="007E6CDB">
        <w:rPr>
          <w:rFonts w:ascii="TH SarabunPSK" w:hAnsi="TH SarabunPSK" w:cs="TH SarabunPSK"/>
          <w:sz w:val="32"/>
          <w:szCs w:val="32"/>
          <w:cs/>
        </w:rPr>
        <w:t>ได้แก่ เป้าหมายการมีอยู่ขององค์การมหาชน วัตถุประสงค์จัดตั้งและพันธกิจขององค์การมหาชน แผนงาน/โครงการ/ภารกิจที่จะดำเนินการ ความซ้ำซ้อนกับหน่วยงานอื่น ๆ หน่วยงานเทียบเคียง เหตุผลและความจำเป็นที่จะต้องดำเนินการซ้ำซ้อน</w:t>
      </w:r>
    </w:p>
    <w:p w14:paraId="24631CC6" w14:textId="07A7568D" w:rsidR="009A5AD1" w:rsidRPr="0031685D" w:rsidRDefault="009A5AD1" w:rsidP="00295065">
      <w:pPr>
        <w:pStyle w:val="ListParagraph"/>
        <w:tabs>
          <w:tab w:val="left" w:pos="3686"/>
        </w:tabs>
        <w:spacing w:before="120" w:after="0" w:line="240" w:lineRule="auto"/>
        <w:ind w:left="0" w:right="-17" w:firstLine="1418"/>
        <w:contextualSpacing w:val="0"/>
        <w:jc w:val="thaiDistribute"/>
        <w:rPr>
          <w:rFonts w:ascii="TH SarabunPSK Bold" w:hAnsi="TH SarabunPSK Bold" w:cs="TH SarabunPSK"/>
          <w:b/>
          <w:bCs/>
          <w:sz w:val="32"/>
          <w:szCs w:val="32"/>
        </w:rPr>
      </w:pPr>
      <w:r w:rsidRPr="0031685D">
        <w:rPr>
          <w:rFonts w:ascii="TH SarabunPSK Bold" w:hAnsi="TH SarabunPSK Bold" w:cs="TH SarabunPSK" w:hint="cs"/>
          <w:b/>
          <w:bCs/>
          <w:sz w:val="32"/>
          <w:szCs w:val="32"/>
          <w:cs/>
        </w:rPr>
        <w:t xml:space="preserve">ข้อ </w:t>
      </w:r>
      <w:r w:rsidR="00E00F68" w:rsidRPr="0031685D">
        <w:rPr>
          <w:rFonts w:ascii="TH SarabunPSK Bold" w:hAnsi="TH SarabunPSK Bold" w:cs="TH SarabunPSK" w:hint="cs"/>
          <w:b/>
          <w:bCs/>
          <w:sz w:val="32"/>
          <w:szCs w:val="32"/>
          <w:cs/>
        </w:rPr>
        <w:t>๔</w:t>
      </w:r>
      <w:r w:rsidRPr="0031685D">
        <w:rPr>
          <w:rFonts w:ascii="TH SarabunPSK Bold" w:hAnsi="TH SarabunPSK Bold" w:cs="TH SarabunPSK" w:hint="cs"/>
          <w:b/>
          <w:bCs/>
          <w:sz w:val="32"/>
          <w:szCs w:val="32"/>
          <w:cs/>
        </w:rPr>
        <w:t xml:space="preserve"> </w:t>
      </w:r>
      <w:r w:rsidR="003B68B1" w:rsidRPr="0031685D">
        <w:rPr>
          <w:rFonts w:ascii="TH SarabunPSK Bold" w:hAnsi="TH SarabunPSK Bold" w:cs="TH SarabunPSK"/>
          <w:b/>
          <w:bCs/>
          <w:sz w:val="32"/>
          <w:szCs w:val="32"/>
          <w:cs/>
        </w:rPr>
        <w:t>การทบทวน แก้ไขบันทึกข้อตกลงฯ</w:t>
      </w:r>
    </w:p>
    <w:p w14:paraId="3F11B7F2" w14:textId="29C9EF4E" w:rsidR="00A86804" w:rsidRPr="0031685D" w:rsidRDefault="00A86804" w:rsidP="00AC4567">
      <w:pPr>
        <w:pStyle w:val="ListParagraph"/>
        <w:spacing w:after="0" w:line="240" w:lineRule="auto"/>
        <w:ind w:left="0" w:right="-17" w:firstLine="1985"/>
        <w:contextualSpacing w:val="0"/>
        <w:jc w:val="thaiDistribute"/>
        <w:rPr>
          <w:rFonts w:ascii="TH SarabunPSK" w:hAnsi="TH SarabunPSK" w:cs="TH SarabunPSK"/>
          <w:spacing w:val="4"/>
          <w:sz w:val="32"/>
          <w:szCs w:val="32"/>
        </w:rPr>
      </w:pPr>
      <w:r w:rsidRPr="0031685D">
        <w:rPr>
          <w:rFonts w:ascii="TH SarabunPSK" w:hAnsi="TH SarabunPSK" w:cs="TH SarabunPSK"/>
          <w:spacing w:val="-2"/>
          <w:sz w:val="32"/>
          <w:szCs w:val="32"/>
          <w:cs/>
        </w:rPr>
        <w:t>การ</w:t>
      </w:r>
      <w:r w:rsidR="00000FCC" w:rsidRPr="0031685D">
        <w:rPr>
          <w:rFonts w:ascii="TH SarabunPSK" w:hAnsi="TH SarabunPSK" w:cs="TH SarabunPSK"/>
          <w:spacing w:val="-2"/>
          <w:sz w:val="32"/>
          <w:szCs w:val="32"/>
          <w:cs/>
        </w:rPr>
        <w:t xml:space="preserve">ทบทวน </w:t>
      </w:r>
      <w:r w:rsidR="009004A8" w:rsidRPr="0031685D">
        <w:rPr>
          <w:rFonts w:ascii="TH SarabunPSK" w:hAnsi="TH SarabunPSK" w:cs="TH SarabunPSK"/>
          <w:spacing w:val="-2"/>
          <w:sz w:val="32"/>
          <w:szCs w:val="32"/>
          <w:cs/>
        </w:rPr>
        <w:t xml:space="preserve">แก้ไข เพิ่มเติม </w:t>
      </w:r>
      <w:r w:rsidRPr="0031685D">
        <w:rPr>
          <w:rFonts w:ascii="TH SarabunPSK" w:hAnsi="TH SarabunPSK" w:cs="TH SarabunPSK"/>
          <w:spacing w:val="-2"/>
          <w:sz w:val="32"/>
          <w:szCs w:val="32"/>
          <w:cs/>
        </w:rPr>
        <w:t xml:space="preserve">เปลี่ยนแปลง </w:t>
      </w:r>
      <w:r w:rsidR="009004A8" w:rsidRPr="0031685D">
        <w:rPr>
          <w:rFonts w:ascii="TH SarabunPSK" w:hAnsi="TH SarabunPSK" w:cs="TH SarabunPSK"/>
          <w:spacing w:val="-2"/>
          <w:sz w:val="32"/>
          <w:szCs w:val="32"/>
          <w:cs/>
        </w:rPr>
        <w:t>หรือการยกเลิกข้อความบางส่วน</w:t>
      </w:r>
      <w:r w:rsidR="0005372B" w:rsidRPr="0031685D">
        <w:rPr>
          <w:rFonts w:ascii="TH SarabunPSK" w:hAnsi="TH SarabunPSK" w:cs="TH SarabunPSK"/>
          <w:spacing w:val="-2"/>
          <w:sz w:val="32"/>
          <w:szCs w:val="32"/>
          <w:cs/>
        </w:rPr>
        <w:t>ของบันทึก</w:t>
      </w:r>
      <w:r w:rsidR="003A697A" w:rsidRPr="0031685D">
        <w:rPr>
          <w:rFonts w:ascii="TH SarabunPSK" w:hAnsi="TH SarabunPSK" w:cs="TH SarabunPSK"/>
          <w:spacing w:val="-2"/>
          <w:sz w:val="32"/>
          <w:szCs w:val="32"/>
          <w:cs/>
        </w:rPr>
        <w:t>ข้อตกลงฯ</w:t>
      </w:r>
      <w:r w:rsidR="003A697A" w:rsidRPr="0031685D">
        <w:rPr>
          <w:rFonts w:ascii="TH SarabunPSK" w:hAnsi="TH SarabunPSK" w:cs="TH SarabunPSK"/>
          <w:spacing w:val="4"/>
          <w:sz w:val="32"/>
          <w:szCs w:val="32"/>
          <w:cs/>
        </w:rPr>
        <w:t xml:space="preserve"> และ</w:t>
      </w:r>
      <w:r w:rsidRPr="0031685D">
        <w:rPr>
          <w:rFonts w:ascii="TH SarabunPSK" w:hAnsi="TH SarabunPSK" w:cs="TH SarabunPSK"/>
          <w:spacing w:val="4"/>
          <w:sz w:val="32"/>
          <w:szCs w:val="32"/>
          <w:cs/>
        </w:rPr>
        <w:t xml:space="preserve">เอกสารประกอบท้ายบันทึกข้อตกลงฯ </w:t>
      </w:r>
      <w:r w:rsidR="00A670B0" w:rsidRPr="0031685D">
        <w:rPr>
          <w:rFonts w:ascii="TH SarabunPSK" w:hAnsi="TH SarabunPSK" w:cs="TH SarabunPSK"/>
          <w:spacing w:val="4"/>
          <w:sz w:val="32"/>
          <w:szCs w:val="32"/>
          <w:cs/>
        </w:rPr>
        <w:t xml:space="preserve">ฉบับนี้ </w:t>
      </w:r>
      <w:r w:rsidR="005F51FE" w:rsidRPr="0031685D">
        <w:rPr>
          <w:rFonts w:ascii="TH SarabunPSK" w:hAnsi="TH SarabunPSK" w:cs="TH SarabunPSK"/>
          <w:spacing w:val="4"/>
          <w:sz w:val="32"/>
          <w:szCs w:val="32"/>
          <w:cs/>
        </w:rPr>
        <w:t>สามารถ</w:t>
      </w:r>
      <w:r w:rsidR="0005311A" w:rsidRPr="0031685D">
        <w:rPr>
          <w:rFonts w:ascii="TH SarabunPSK" w:hAnsi="TH SarabunPSK" w:cs="TH SarabunPSK"/>
          <w:spacing w:val="4"/>
          <w:sz w:val="32"/>
          <w:szCs w:val="32"/>
          <w:cs/>
        </w:rPr>
        <w:t>กระทำได้</w:t>
      </w:r>
      <w:r w:rsidRPr="0031685D">
        <w:rPr>
          <w:rFonts w:ascii="TH SarabunPSK" w:hAnsi="TH SarabunPSK" w:cs="TH SarabunPSK"/>
          <w:spacing w:val="4"/>
          <w:sz w:val="32"/>
          <w:szCs w:val="32"/>
          <w:cs/>
        </w:rPr>
        <w:t>โดยความเห็นชอบร่วมกันทั้งสองฝ่าย</w:t>
      </w:r>
      <w:r w:rsidR="00E1774E" w:rsidRPr="0031685D">
        <w:rPr>
          <w:rFonts w:ascii="TH SarabunPSK" w:hAnsi="TH SarabunPSK" w:cs="TH SarabunPSK"/>
          <w:spacing w:val="4"/>
          <w:sz w:val="32"/>
          <w:szCs w:val="32"/>
          <w:cs/>
        </w:rPr>
        <w:t xml:space="preserve"> และให้ถือเป็นส่วนหนึ่งของ</w:t>
      </w:r>
      <w:r w:rsidRPr="0031685D">
        <w:rPr>
          <w:rFonts w:ascii="TH SarabunPSK" w:hAnsi="TH SarabunPSK" w:cs="TH SarabunPSK"/>
          <w:spacing w:val="4"/>
          <w:sz w:val="32"/>
          <w:szCs w:val="32"/>
          <w:cs/>
        </w:rPr>
        <w:t>บันทึกข้อตกลงฯ ฉบับนี้</w:t>
      </w:r>
    </w:p>
    <w:p w14:paraId="399D6D32" w14:textId="052150B6" w:rsidR="00B047CF" w:rsidRPr="0031685D" w:rsidRDefault="00B047CF" w:rsidP="00D35B8F">
      <w:pPr>
        <w:pStyle w:val="ListParagraph"/>
        <w:spacing w:before="120" w:after="0" w:line="240" w:lineRule="auto"/>
        <w:ind w:left="0" w:right="-17" w:firstLine="1418"/>
        <w:contextualSpacing w:val="0"/>
        <w:jc w:val="thaiDistribute"/>
        <w:rPr>
          <w:rFonts w:ascii="TH SarabunPSK" w:hAnsi="TH SarabunPSK" w:cs="TH SarabunPSK"/>
          <w:spacing w:val="4"/>
          <w:sz w:val="32"/>
          <w:szCs w:val="32"/>
        </w:rPr>
      </w:pPr>
      <w:r w:rsidRPr="0031685D">
        <w:rPr>
          <w:rFonts w:ascii="TH SarabunPSK" w:hAnsi="TH SarabunPSK" w:cs="TH SarabunPSK"/>
          <w:spacing w:val="-4"/>
          <w:sz w:val="32"/>
          <w:szCs w:val="32"/>
          <w:cs/>
        </w:rPr>
        <w:t>บันทึกข้อตกลงฯ ฉบับนี้ทำขึ้นเป็นสองฉบับมีข้อความถูกต้องตรงกันทุกประการ โดยทั้งสองฝ่าย</w:t>
      </w:r>
      <w:r w:rsidRPr="0031685D">
        <w:rPr>
          <w:rFonts w:ascii="TH SarabunPSK" w:hAnsi="TH SarabunPSK" w:cs="TH SarabunPSK"/>
          <w:spacing w:val="4"/>
          <w:sz w:val="32"/>
          <w:szCs w:val="32"/>
          <w:cs/>
        </w:rPr>
        <w:t>ได้เข้าใจข้อความในบันทึกข้อตกลงการประเมินความคุ้มค่าเพื่อพัฒนาองค์การมหาชนและเห็นพ้องกันแล้ว เพื่อเป็นหลักฐานจึงได้ลงลายมือชื่อไว้เป็นสำคัญต่อหน้าพยาน และต่างฝ่ายต่างยึดถือไว้ฝ่ายละฉบับ</w:t>
      </w:r>
    </w:p>
    <w:p w14:paraId="413BB046" w14:textId="77777777" w:rsidR="00B047CF" w:rsidRPr="00B72F64" w:rsidRDefault="00B047CF" w:rsidP="003D3847">
      <w:pPr>
        <w:pStyle w:val="ListParagraph"/>
        <w:spacing w:after="120" w:line="240" w:lineRule="auto"/>
        <w:ind w:left="567" w:right="533" w:firstLine="720"/>
        <w:contextualSpacing w:val="0"/>
        <w:jc w:val="thaiDistribute"/>
        <w:rPr>
          <w:rFonts w:ascii="TH SarabunPSK" w:hAnsi="TH SarabunPSK" w:cs="TH SarabunPSK"/>
          <w:sz w:val="28"/>
        </w:rPr>
      </w:pPr>
    </w:p>
    <w:p w14:paraId="453029EB" w14:textId="77777777" w:rsidR="00740695" w:rsidRPr="00B72F64" w:rsidRDefault="00740695" w:rsidP="00740695">
      <w:pPr>
        <w:pStyle w:val="ListParagraph"/>
        <w:spacing w:before="240" w:after="240" w:line="240" w:lineRule="auto"/>
        <w:ind w:left="1077"/>
        <w:contextualSpacing w:val="0"/>
        <w:jc w:val="thaiDistribute"/>
        <w:rPr>
          <w:rFonts w:ascii="TH SarabunPSK" w:hAnsi="TH SarabunPSK" w:cs="TH SarabunPSK"/>
          <w:sz w:val="28"/>
        </w:rPr>
      </w:pPr>
    </w:p>
    <w:tbl>
      <w:tblPr>
        <w:tblStyle w:val="TableGrid"/>
        <w:tblW w:w="99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15"/>
        <w:gridCol w:w="990"/>
        <w:gridCol w:w="4680"/>
      </w:tblGrid>
      <w:tr w:rsidR="001C4240" w:rsidRPr="001C4240" w14:paraId="376FF341" w14:textId="77777777" w:rsidTr="0017241D">
        <w:trPr>
          <w:trHeight w:val="403"/>
        </w:trPr>
        <w:tc>
          <w:tcPr>
            <w:tcW w:w="4315" w:type="dxa"/>
          </w:tcPr>
          <w:p w14:paraId="3EF5841F" w14:textId="0A28A83D" w:rsidR="00DA1DF5" w:rsidRPr="001C4240" w:rsidRDefault="00DA1DF5" w:rsidP="00DA1DF5">
            <w:pPr>
              <w:pStyle w:val="Subtitle"/>
              <w:tabs>
                <w:tab w:val="left" w:pos="1418"/>
              </w:tabs>
              <w:jc w:val="thaiDistribute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1C4240">
              <w:rPr>
                <w:rFonts w:ascii="TH SarabunPSK" w:hAnsi="TH SarabunPSK" w:cs="TH SarabunPSK"/>
                <w:color w:val="auto"/>
                <w:sz w:val="32"/>
                <w:szCs w:val="32"/>
              </w:rPr>
              <w:t xml:space="preserve">………………………………….……………………….…… </w:t>
            </w:r>
          </w:p>
        </w:tc>
        <w:tc>
          <w:tcPr>
            <w:tcW w:w="990" w:type="dxa"/>
          </w:tcPr>
          <w:p w14:paraId="5F70F47D" w14:textId="77777777" w:rsidR="00DA1DF5" w:rsidRPr="001C4240" w:rsidRDefault="00DA1DF5" w:rsidP="00DA1DF5">
            <w:pPr>
              <w:pStyle w:val="Subtitle"/>
              <w:tabs>
                <w:tab w:val="left" w:pos="1418"/>
              </w:tabs>
              <w:jc w:val="thaiDistribute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  <w:tc>
          <w:tcPr>
            <w:tcW w:w="4680" w:type="dxa"/>
          </w:tcPr>
          <w:p w14:paraId="6BDA7964" w14:textId="3400BF16" w:rsidR="00DA1DF5" w:rsidRPr="001C4240" w:rsidRDefault="00DA1DF5" w:rsidP="00DA1DF5">
            <w:pPr>
              <w:pStyle w:val="Subtitle"/>
              <w:tabs>
                <w:tab w:val="left" w:pos="1418"/>
              </w:tabs>
              <w:jc w:val="thaiDistribute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1C4240">
              <w:rPr>
                <w:rFonts w:ascii="TH SarabunPSK" w:hAnsi="TH SarabunPSK" w:cs="TH SarabunPSK"/>
                <w:color w:val="auto"/>
                <w:sz w:val="32"/>
                <w:szCs w:val="32"/>
              </w:rPr>
              <w:t xml:space="preserve">………………………………….……………………….…… </w:t>
            </w:r>
          </w:p>
        </w:tc>
      </w:tr>
      <w:tr w:rsidR="001C4240" w:rsidRPr="001C4240" w14:paraId="7B8F3BB3" w14:textId="77777777" w:rsidTr="00EB0DBC">
        <w:trPr>
          <w:trHeight w:val="440"/>
        </w:trPr>
        <w:tc>
          <w:tcPr>
            <w:tcW w:w="4315" w:type="dxa"/>
          </w:tcPr>
          <w:p w14:paraId="5CD3DD41" w14:textId="14945C97" w:rsidR="00DA1DF5" w:rsidRPr="001C4240" w:rsidRDefault="00DA1DF5" w:rsidP="00DA1DF5">
            <w:pPr>
              <w:pStyle w:val="Subtitle"/>
              <w:tabs>
                <w:tab w:val="left" w:pos="1418"/>
              </w:tabs>
              <w:jc w:val="thaiDistribute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1C4240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(</w:t>
            </w:r>
            <w:r w:rsidRPr="001C4240">
              <w:rPr>
                <w:rFonts w:ascii="TH SarabunPSK" w:hAnsi="TH SarabunPSK" w:cs="TH SarabunPSK"/>
                <w:color w:val="auto"/>
                <w:sz w:val="32"/>
                <w:szCs w:val="32"/>
              </w:rPr>
              <w:t>……………………………………………………………….</w:t>
            </w:r>
            <w:r w:rsidRPr="001C4240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)</w:t>
            </w:r>
          </w:p>
        </w:tc>
        <w:tc>
          <w:tcPr>
            <w:tcW w:w="990" w:type="dxa"/>
          </w:tcPr>
          <w:p w14:paraId="090A9530" w14:textId="77777777" w:rsidR="00DA1DF5" w:rsidRPr="001C4240" w:rsidRDefault="00DA1DF5" w:rsidP="00DA1DF5">
            <w:pPr>
              <w:pStyle w:val="Subtitle"/>
              <w:tabs>
                <w:tab w:val="left" w:pos="1418"/>
              </w:tabs>
              <w:jc w:val="thaiDistribute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  <w:tc>
          <w:tcPr>
            <w:tcW w:w="4680" w:type="dxa"/>
          </w:tcPr>
          <w:p w14:paraId="46DBDBE2" w14:textId="58843A65" w:rsidR="00DA1DF5" w:rsidRPr="001C4240" w:rsidRDefault="00133EA0" w:rsidP="00DA1DF5">
            <w:pPr>
              <w:pStyle w:val="Subtitle"/>
              <w:tabs>
                <w:tab w:val="left" w:pos="1418"/>
              </w:tabs>
              <w:jc w:val="thaiDistribute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1C4240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 xml:space="preserve">              </w:t>
            </w:r>
            <w:r w:rsidR="00DA1DF5" w:rsidRPr="001C4240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(</w:t>
            </w:r>
            <w:r w:rsidRPr="001C4240">
              <w:rPr>
                <w:rFonts w:ascii="TH SarabunPSK" w:hAnsi="TH SarabunPSK" w:cs="TH SarabunPSK"/>
                <w:color w:val="auto"/>
                <w:spacing w:val="6"/>
                <w:sz w:val="32"/>
                <w:szCs w:val="32"/>
                <w:cs/>
              </w:rPr>
              <w:t xml:space="preserve">นายสุรพล </w:t>
            </w:r>
            <w:r w:rsidR="00E262B4">
              <w:rPr>
                <w:rFonts w:ascii="TH SarabunPSK" w:hAnsi="TH SarabunPSK" w:cs="TH SarabunPSK"/>
                <w:color w:val="auto"/>
                <w:spacing w:val="6"/>
                <w:sz w:val="32"/>
                <w:szCs w:val="32"/>
              </w:rPr>
              <w:t xml:space="preserve"> </w:t>
            </w:r>
            <w:r w:rsidRPr="001C4240">
              <w:rPr>
                <w:rFonts w:ascii="TH SarabunPSK" w:hAnsi="TH SarabunPSK" w:cs="TH SarabunPSK"/>
                <w:color w:val="auto"/>
                <w:spacing w:val="6"/>
                <w:sz w:val="32"/>
                <w:szCs w:val="32"/>
                <w:cs/>
              </w:rPr>
              <w:t>นิติไกรพจน์</w:t>
            </w:r>
            <w:r w:rsidR="00DA1DF5" w:rsidRPr="001C4240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)</w:t>
            </w:r>
          </w:p>
        </w:tc>
      </w:tr>
      <w:tr w:rsidR="001C4240" w:rsidRPr="001C4240" w14:paraId="12AC6D3A" w14:textId="77777777" w:rsidTr="00EB0DBC">
        <w:tc>
          <w:tcPr>
            <w:tcW w:w="4315" w:type="dxa"/>
          </w:tcPr>
          <w:p w14:paraId="5992ADB7" w14:textId="1F2401D8" w:rsidR="00DA1DF5" w:rsidRPr="001C4240" w:rsidRDefault="00DA1DF5" w:rsidP="00731D06">
            <w:pPr>
              <w:pStyle w:val="Subtitle"/>
              <w:tabs>
                <w:tab w:val="left" w:pos="1418"/>
              </w:tabs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1C4240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ประธานกรรมการ</w:t>
            </w:r>
            <w:r w:rsidR="00731D06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...</w:t>
            </w:r>
            <w:r w:rsidR="00220E61" w:rsidRPr="001C4240">
              <w:rPr>
                <w:rFonts w:ascii="TH SarabunPSK" w:hAnsi="TH SarabunPSK" w:cs="TH SarabunPSK"/>
                <w:b w:val="0"/>
                <w:bCs/>
                <w:color w:val="auto"/>
                <w:sz w:val="32"/>
                <w:szCs w:val="32"/>
              </w:rPr>
              <w:t>…</w:t>
            </w:r>
            <w:r w:rsidR="00220E61" w:rsidRPr="001C4240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ชื่อองค์การมหาชน……</w:t>
            </w:r>
          </w:p>
        </w:tc>
        <w:tc>
          <w:tcPr>
            <w:tcW w:w="990" w:type="dxa"/>
          </w:tcPr>
          <w:p w14:paraId="6B1F259C" w14:textId="77777777" w:rsidR="00DA1DF5" w:rsidRPr="001C4240" w:rsidRDefault="00DA1DF5" w:rsidP="00DA1DF5">
            <w:pPr>
              <w:pStyle w:val="Subtitle"/>
              <w:tabs>
                <w:tab w:val="left" w:pos="1418"/>
              </w:tabs>
              <w:jc w:val="thaiDistribute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  <w:tc>
          <w:tcPr>
            <w:tcW w:w="4680" w:type="dxa"/>
          </w:tcPr>
          <w:p w14:paraId="24F2D399" w14:textId="43676C79" w:rsidR="00DA1DF5" w:rsidRPr="001C4240" w:rsidRDefault="00DA1DF5" w:rsidP="00DA1DF5">
            <w:pPr>
              <w:pStyle w:val="Subtitle"/>
              <w:tabs>
                <w:tab w:val="left" w:pos="1418"/>
              </w:tabs>
              <w:ind w:right="-20" w:hanging="107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1C4240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 xml:space="preserve">ประธานอนุกรรมการพัฒนาและส่งเสริมองค์การมหาชน </w:t>
            </w:r>
          </w:p>
        </w:tc>
      </w:tr>
      <w:tr w:rsidR="001C4240" w:rsidRPr="00B72F64" w14:paraId="644189BD" w14:textId="77777777" w:rsidTr="0017241D">
        <w:trPr>
          <w:trHeight w:val="476"/>
        </w:trPr>
        <w:tc>
          <w:tcPr>
            <w:tcW w:w="4315" w:type="dxa"/>
          </w:tcPr>
          <w:p w14:paraId="34768080" w14:textId="67232C1C" w:rsidR="00DA1DF5" w:rsidRPr="00B72F64" w:rsidRDefault="00740695" w:rsidP="00DA1DF5">
            <w:pPr>
              <w:pStyle w:val="Subtitle"/>
              <w:tabs>
                <w:tab w:val="left" w:pos="1418"/>
              </w:tabs>
              <w:jc w:val="thaiDistribute"/>
              <w:rPr>
                <w:rFonts w:ascii="TH SarabunPSK" w:hAnsi="TH SarabunPSK" w:cs="TH SarabunPSK"/>
                <w:b w:val="0"/>
                <w:bCs/>
                <w:color w:val="auto"/>
                <w:sz w:val="28"/>
                <w:szCs w:val="28"/>
              </w:rPr>
            </w:pPr>
            <w:r w:rsidRPr="00B72F64">
              <w:rPr>
                <w:rFonts w:ascii="TH SarabunPSK" w:hAnsi="TH SarabunPSK" w:cs="TH SarabunPSK"/>
                <w:b w:val="0"/>
                <w:bCs/>
                <w:color w:val="auto"/>
                <w:sz w:val="28"/>
                <w:szCs w:val="28"/>
                <w:cs/>
              </w:rPr>
              <w:t xml:space="preserve">       </w:t>
            </w:r>
          </w:p>
        </w:tc>
        <w:tc>
          <w:tcPr>
            <w:tcW w:w="990" w:type="dxa"/>
          </w:tcPr>
          <w:p w14:paraId="412C7F0C" w14:textId="77777777" w:rsidR="00DA1DF5" w:rsidRPr="00B72F64" w:rsidRDefault="00DA1DF5" w:rsidP="00DA1DF5">
            <w:pPr>
              <w:pStyle w:val="Subtitle"/>
              <w:tabs>
                <w:tab w:val="left" w:pos="1418"/>
              </w:tabs>
              <w:jc w:val="thaiDistribute"/>
              <w:rPr>
                <w:rFonts w:ascii="TH SarabunPSK" w:hAnsi="TH SarabunPSK" w:cs="TH SarabunPSK"/>
                <w:b w:val="0"/>
                <w:bCs/>
                <w:color w:val="auto"/>
                <w:sz w:val="28"/>
                <w:szCs w:val="28"/>
              </w:rPr>
            </w:pPr>
          </w:p>
        </w:tc>
        <w:tc>
          <w:tcPr>
            <w:tcW w:w="4680" w:type="dxa"/>
          </w:tcPr>
          <w:p w14:paraId="6312D350" w14:textId="4B60242F" w:rsidR="00DA1DF5" w:rsidRPr="00B72F64" w:rsidRDefault="00740695" w:rsidP="00DA1DF5">
            <w:pPr>
              <w:pStyle w:val="Subtitle"/>
              <w:tabs>
                <w:tab w:val="left" w:pos="1418"/>
              </w:tabs>
              <w:jc w:val="thaiDistribute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72F64">
              <w:rPr>
                <w:rFonts w:ascii="TH SarabunPSK" w:hAnsi="TH SarabunPSK" w:cs="TH SarabunPSK"/>
                <w:b w:val="0"/>
                <w:bCs/>
                <w:color w:val="auto"/>
                <w:sz w:val="28"/>
                <w:szCs w:val="28"/>
                <w:cs/>
              </w:rPr>
              <w:t xml:space="preserve">       </w:t>
            </w:r>
          </w:p>
        </w:tc>
      </w:tr>
    </w:tbl>
    <w:p w14:paraId="7B505FDB" w14:textId="0EC7C607" w:rsidR="00546B6C" w:rsidRPr="00B72F64" w:rsidRDefault="00546B6C" w:rsidP="00DA1DF5">
      <w:pPr>
        <w:pStyle w:val="Subtitle"/>
        <w:tabs>
          <w:tab w:val="left" w:pos="1418"/>
        </w:tabs>
        <w:jc w:val="thaiDistribute"/>
        <w:rPr>
          <w:rFonts w:ascii="TH SarabunPSK" w:hAnsi="TH SarabunPSK" w:cs="TH SarabunPSK"/>
          <w:b w:val="0"/>
          <w:bCs/>
          <w:color w:val="auto"/>
          <w:sz w:val="28"/>
          <w:szCs w:val="28"/>
          <w:cs/>
        </w:rPr>
      </w:pPr>
    </w:p>
    <w:tbl>
      <w:tblPr>
        <w:tblStyle w:val="TableGrid"/>
        <w:tblW w:w="99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15"/>
        <w:gridCol w:w="990"/>
        <w:gridCol w:w="4680"/>
      </w:tblGrid>
      <w:tr w:rsidR="001C4240" w:rsidRPr="00B72F64" w14:paraId="4F80AAC7" w14:textId="77777777" w:rsidTr="00623EB3">
        <w:trPr>
          <w:trHeight w:val="762"/>
        </w:trPr>
        <w:tc>
          <w:tcPr>
            <w:tcW w:w="4315" w:type="dxa"/>
          </w:tcPr>
          <w:p w14:paraId="1932BE5D" w14:textId="77777777" w:rsidR="003D666B" w:rsidRPr="00B72F64" w:rsidRDefault="003D666B" w:rsidP="00651208">
            <w:pPr>
              <w:pStyle w:val="Subtitle"/>
              <w:tabs>
                <w:tab w:val="left" w:pos="1418"/>
              </w:tabs>
              <w:jc w:val="thaiDistribute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</w:p>
          <w:p w14:paraId="4EE207BB" w14:textId="0E09634A" w:rsidR="00546B6C" w:rsidRPr="00B72F64" w:rsidRDefault="00546B6C" w:rsidP="00651208">
            <w:pPr>
              <w:pStyle w:val="Subtitle"/>
              <w:tabs>
                <w:tab w:val="left" w:pos="1418"/>
              </w:tabs>
              <w:jc w:val="thaiDistribute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B72F64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………………………………….……………………….…… </w:t>
            </w:r>
          </w:p>
        </w:tc>
        <w:tc>
          <w:tcPr>
            <w:tcW w:w="990" w:type="dxa"/>
          </w:tcPr>
          <w:p w14:paraId="504F684D" w14:textId="77777777" w:rsidR="00546B6C" w:rsidRPr="00B72F64" w:rsidRDefault="00546B6C" w:rsidP="00651208">
            <w:pPr>
              <w:pStyle w:val="Subtitle"/>
              <w:tabs>
                <w:tab w:val="left" w:pos="1418"/>
              </w:tabs>
              <w:jc w:val="thaiDistribute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</w:p>
        </w:tc>
        <w:tc>
          <w:tcPr>
            <w:tcW w:w="4680" w:type="dxa"/>
          </w:tcPr>
          <w:p w14:paraId="116123DF" w14:textId="77777777" w:rsidR="00546B6C" w:rsidRPr="00B72F64" w:rsidRDefault="00546B6C" w:rsidP="00651208">
            <w:pPr>
              <w:pStyle w:val="Subtitle"/>
              <w:tabs>
                <w:tab w:val="left" w:pos="1418"/>
              </w:tabs>
              <w:jc w:val="thaiDistribute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</w:p>
          <w:p w14:paraId="56A9E9F1" w14:textId="77777777" w:rsidR="00546B6C" w:rsidRPr="00B72F64" w:rsidRDefault="00546B6C" w:rsidP="00651208">
            <w:pPr>
              <w:pStyle w:val="Subtitle"/>
              <w:tabs>
                <w:tab w:val="left" w:pos="1418"/>
              </w:tabs>
              <w:jc w:val="thaiDistribute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B72F64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………………………………….……………………….…… </w:t>
            </w:r>
          </w:p>
        </w:tc>
      </w:tr>
      <w:tr w:rsidR="001C4240" w:rsidRPr="001C4240" w14:paraId="5E61BF2F" w14:textId="77777777" w:rsidTr="00623EB3">
        <w:trPr>
          <w:trHeight w:val="440"/>
        </w:trPr>
        <w:tc>
          <w:tcPr>
            <w:tcW w:w="4315" w:type="dxa"/>
          </w:tcPr>
          <w:p w14:paraId="1624612C" w14:textId="77777777" w:rsidR="00546B6C" w:rsidRPr="002B7DB8" w:rsidRDefault="00546B6C" w:rsidP="00651208">
            <w:pPr>
              <w:pStyle w:val="Subtitle"/>
              <w:tabs>
                <w:tab w:val="left" w:pos="1418"/>
              </w:tabs>
              <w:jc w:val="thaiDistribute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2B7DB8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(</w:t>
            </w:r>
            <w:r w:rsidRPr="002B7DB8">
              <w:rPr>
                <w:rFonts w:ascii="TH SarabunPSK" w:hAnsi="TH SarabunPSK" w:cs="TH SarabunPSK"/>
                <w:color w:val="auto"/>
                <w:sz w:val="32"/>
                <w:szCs w:val="32"/>
              </w:rPr>
              <w:t>……………………………………………………………….</w:t>
            </w:r>
            <w:r w:rsidRPr="002B7DB8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)</w:t>
            </w:r>
          </w:p>
        </w:tc>
        <w:tc>
          <w:tcPr>
            <w:tcW w:w="990" w:type="dxa"/>
          </w:tcPr>
          <w:p w14:paraId="0CB09666" w14:textId="77777777" w:rsidR="00546B6C" w:rsidRPr="002B7DB8" w:rsidRDefault="00546B6C" w:rsidP="00651208">
            <w:pPr>
              <w:pStyle w:val="Subtitle"/>
              <w:tabs>
                <w:tab w:val="left" w:pos="1418"/>
              </w:tabs>
              <w:jc w:val="thaiDistribute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  <w:tc>
          <w:tcPr>
            <w:tcW w:w="4680" w:type="dxa"/>
          </w:tcPr>
          <w:p w14:paraId="6D86907B" w14:textId="09D3CE25" w:rsidR="00546B6C" w:rsidRPr="002B7DB8" w:rsidRDefault="00546B6C" w:rsidP="00651208">
            <w:pPr>
              <w:pStyle w:val="Subtitle"/>
              <w:tabs>
                <w:tab w:val="left" w:pos="1418"/>
              </w:tabs>
              <w:jc w:val="thaiDistribute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2B7DB8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 xml:space="preserve">              (</w:t>
            </w:r>
            <w:r w:rsidRPr="002B7DB8">
              <w:rPr>
                <w:rFonts w:ascii="TH SarabunPSK" w:hAnsi="TH SarabunPSK" w:cs="TH SarabunPSK"/>
                <w:color w:val="auto"/>
                <w:spacing w:val="6"/>
                <w:sz w:val="32"/>
                <w:szCs w:val="32"/>
                <w:cs/>
              </w:rPr>
              <w:t>นา</w:t>
            </w:r>
            <w:r w:rsidR="00C96CB2" w:rsidRPr="002B7DB8">
              <w:rPr>
                <w:rFonts w:ascii="TH SarabunPSK" w:hAnsi="TH SarabunPSK" w:cs="TH SarabunPSK"/>
                <w:color w:val="auto"/>
                <w:spacing w:val="6"/>
                <w:sz w:val="32"/>
                <w:szCs w:val="32"/>
                <w:cs/>
              </w:rPr>
              <w:t>งสาวอ้อนฟ้า  เวชชาชีวะ</w:t>
            </w:r>
            <w:r w:rsidRPr="002B7DB8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)</w:t>
            </w:r>
          </w:p>
        </w:tc>
      </w:tr>
      <w:tr w:rsidR="001C4240" w:rsidRPr="001C4240" w14:paraId="0F8C4428" w14:textId="77777777" w:rsidTr="00623EB3">
        <w:tc>
          <w:tcPr>
            <w:tcW w:w="4315" w:type="dxa"/>
          </w:tcPr>
          <w:p w14:paraId="61CF601B" w14:textId="77777777" w:rsidR="00546B6C" w:rsidRPr="002B7DB8" w:rsidRDefault="00C96CB2" w:rsidP="00C96CB2">
            <w:pPr>
              <w:pStyle w:val="Subtitle"/>
              <w:tabs>
                <w:tab w:val="left" w:pos="1418"/>
              </w:tabs>
              <w:contextualSpacing w:val="0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2B7DB8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ผู้อำนวยการ</w:t>
            </w:r>
            <w:r w:rsidR="00546B6C" w:rsidRPr="002B7DB8">
              <w:rPr>
                <w:rFonts w:ascii="TH SarabunPSK" w:hAnsi="TH SarabunPSK" w:cs="TH SarabunPSK"/>
                <w:b w:val="0"/>
                <w:bCs/>
                <w:color w:val="auto"/>
                <w:sz w:val="32"/>
                <w:szCs w:val="32"/>
              </w:rPr>
              <w:t>………</w:t>
            </w:r>
            <w:r w:rsidR="00546B6C" w:rsidRPr="002B7DB8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ชื่อองค์การมหาชน…………</w:t>
            </w:r>
          </w:p>
          <w:p w14:paraId="2DFA8B8A" w14:textId="3386231F" w:rsidR="00C96CB2" w:rsidRPr="002B7DB8" w:rsidRDefault="00F107A0" w:rsidP="00623EB3">
            <w:pPr>
              <w:pStyle w:val="Subtitle"/>
              <w:tabs>
                <w:tab w:val="left" w:pos="1418"/>
              </w:tabs>
              <w:contextualSpacing w:val="0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2B7DB8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พยาน</w:t>
            </w:r>
          </w:p>
        </w:tc>
        <w:tc>
          <w:tcPr>
            <w:tcW w:w="990" w:type="dxa"/>
          </w:tcPr>
          <w:p w14:paraId="7FC7F8BB" w14:textId="77777777" w:rsidR="00546B6C" w:rsidRPr="002B7DB8" w:rsidRDefault="00546B6C" w:rsidP="00651208">
            <w:pPr>
              <w:pStyle w:val="Subtitle"/>
              <w:tabs>
                <w:tab w:val="left" w:pos="1418"/>
              </w:tabs>
              <w:contextualSpacing w:val="0"/>
              <w:jc w:val="thaiDistribute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  <w:tc>
          <w:tcPr>
            <w:tcW w:w="4680" w:type="dxa"/>
          </w:tcPr>
          <w:p w14:paraId="5CA71A97" w14:textId="089BE449" w:rsidR="00546B6C" w:rsidRPr="002B7DB8" w:rsidRDefault="00C96CB2" w:rsidP="00651208">
            <w:pPr>
              <w:pStyle w:val="Subtitle"/>
              <w:tabs>
                <w:tab w:val="left" w:pos="1418"/>
              </w:tabs>
              <w:ind w:right="-20" w:hanging="107"/>
              <w:contextualSpacing w:val="0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2B7DB8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เลขาธิการ</w:t>
            </w:r>
            <w:r w:rsidR="000621EF" w:rsidRPr="002B7DB8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คณะกรรมการพัฒนาระบบราชการ</w:t>
            </w:r>
          </w:p>
          <w:p w14:paraId="359E28B4" w14:textId="35C299C4" w:rsidR="00C96CB2" w:rsidRPr="002B7DB8" w:rsidRDefault="00F107A0" w:rsidP="0017241D">
            <w:pPr>
              <w:pStyle w:val="Subtitle"/>
              <w:tabs>
                <w:tab w:val="left" w:pos="1418"/>
              </w:tabs>
              <w:contextualSpacing w:val="0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2B7DB8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พยาน</w:t>
            </w:r>
          </w:p>
        </w:tc>
      </w:tr>
    </w:tbl>
    <w:p w14:paraId="6AC4908B" w14:textId="77777777" w:rsidR="00EC6CBB" w:rsidRPr="001C4240" w:rsidRDefault="00EC6CBB" w:rsidP="00D806E6">
      <w:pPr>
        <w:rPr>
          <w:rFonts w:ascii="TH SarabunPSK" w:hAnsi="TH SarabunPSK" w:cs="TH SarabunPSK" w:hint="cs"/>
          <w:color w:val="auto"/>
          <w:sz w:val="32"/>
          <w:szCs w:val="32"/>
          <w:cs/>
          <w:lang w:bidi="th-TH"/>
        </w:rPr>
        <w:sectPr w:rsidR="00EC6CBB" w:rsidRPr="001C4240" w:rsidSect="00623EB3">
          <w:footerReference w:type="default" r:id="rId11"/>
          <w:pgSz w:w="11907" w:h="16840" w:code="9"/>
          <w:pgMar w:top="1276" w:right="1701" w:bottom="993" w:left="1151" w:header="720" w:footer="720" w:gutter="0"/>
          <w:pgNumType w:start="1"/>
          <w:cols w:space="720"/>
          <w:docGrid w:linePitch="381"/>
        </w:sectPr>
      </w:pPr>
    </w:p>
    <w:p w14:paraId="7FE09A19" w14:textId="77777777" w:rsidR="006A5A5A" w:rsidRPr="006A5A5A" w:rsidRDefault="006A5A5A" w:rsidP="006A5A5A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sectPr w:rsidR="006A5A5A" w:rsidRPr="006A5A5A" w:rsidSect="00DA3111">
      <w:pgSz w:w="11907" w:h="16840" w:code="9"/>
      <w:pgMar w:top="1440" w:right="1151" w:bottom="1440" w:left="1151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07330F" w14:textId="77777777" w:rsidR="00FE3FC0" w:rsidRDefault="00FE3FC0" w:rsidP="004B7E44">
      <w:r>
        <w:separator/>
      </w:r>
    </w:p>
  </w:endnote>
  <w:endnote w:type="continuationSeparator" w:id="0">
    <w:p w14:paraId="75B5F7D4" w14:textId="77777777" w:rsidR="00FE3FC0" w:rsidRDefault="00FE3FC0" w:rsidP="004B7E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B Adman X">
    <w:charset w:val="00"/>
    <w:family w:val="auto"/>
    <w:pitch w:val="variable"/>
    <w:sig w:usb0="81000207" w:usb1="1000204A" w:usb2="00000000" w:usb3="00000000" w:csb0="00010097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THSarabunIT?">
    <w:altName w:val="Cambria"/>
    <w:panose1 w:val="00000000000000000000"/>
    <w:charset w:val="00"/>
    <w:family w:val="roman"/>
    <w:notTrueType/>
    <w:pitch w:val="default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HSarabunIT?-Bold">
    <w:altName w:val="Cambria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ymbolMT">
    <w:altName w:val="Cambria"/>
    <w:panose1 w:val="00000000000000000000"/>
    <w:charset w:val="00"/>
    <w:family w:val="roman"/>
    <w:notTrueType/>
    <w:pitch w:val="default"/>
  </w:font>
  <w:font w:name="TH SarabunPSK Bold">
    <w:altName w:val="TH SarabunPSK"/>
    <w:panose1 w:val="00000000000000000000"/>
    <w:charset w:val="00"/>
    <w:family w:val="roman"/>
    <w:notTrueType/>
    <w:pitch w:val="default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Kanit Light">
    <w:altName w:val="Browallia New"/>
    <w:charset w:val="00"/>
    <w:family w:val="auto"/>
    <w:pitch w:val="variable"/>
    <w:sig w:usb0="A10000FF" w:usb1="5000207B" w:usb2="00000000" w:usb3="00000000" w:csb0="000101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leftFromText="187" w:rightFromText="187" w:vertAnchor="page" w:horzAnchor="margin" w:tblpXSpec="center" w:tblpYSpec="bottom"/>
      <w:tblW w:w="0" w:type="auto"/>
      <w:shd w:val="clear" w:color="auto" w:fill="002060"/>
      <w:tblLook w:val="04A0" w:firstRow="1" w:lastRow="0" w:firstColumn="1" w:lastColumn="0" w:noHBand="0" w:noVBand="1"/>
    </w:tblPr>
    <w:tblGrid>
      <w:gridCol w:w="222"/>
      <w:gridCol w:w="372"/>
    </w:tblGrid>
    <w:sdt>
      <w:sdtPr>
        <w:rPr>
          <w:rFonts w:ascii="TH SarabunPSK" w:hAnsi="TH SarabunPSK" w:cs="TH SarabunPSK"/>
          <w:color w:val="auto"/>
          <w:szCs w:val="28"/>
          <w:lang w:val="th-TH"/>
        </w:rPr>
        <w:id w:val="-951238526"/>
        <w:docPartObj>
          <w:docPartGallery w:val="Page Numbers (Bottom of Page)"/>
          <w:docPartUnique/>
        </w:docPartObj>
      </w:sdtPr>
      <w:sdtEndPr>
        <w:rPr>
          <w:rFonts w:eastAsiaTheme="majorEastAsia"/>
          <w:lang w:val="en-US"/>
        </w:rPr>
      </w:sdtEndPr>
      <w:sdtContent>
        <w:tr w:rsidR="00246EA3" w:rsidRPr="002506CB" w14:paraId="4A79FC55" w14:textId="77777777" w:rsidTr="00246EA3">
          <w:trPr>
            <w:trHeight w:val="727"/>
          </w:trPr>
          <w:tc>
            <w:tcPr>
              <w:tcW w:w="0" w:type="auto"/>
              <w:tcBorders>
                <w:right w:val="triple" w:sz="4" w:space="0" w:color="3494BA" w:themeColor="accent1"/>
              </w:tcBorders>
              <w:shd w:val="clear" w:color="auto" w:fill="CDDDE1" w:themeFill="accent5" w:themeFillTint="66"/>
            </w:tcPr>
            <w:p w14:paraId="00627214" w14:textId="63CFD0AE" w:rsidR="00246EA3" w:rsidRPr="002506CB" w:rsidRDefault="00246EA3" w:rsidP="00D11262">
              <w:pPr>
                <w:tabs>
                  <w:tab w:val="left" w:pos="1490"/>
                </w:tabs>
                <w:rPr>
                  <w:rFonts w:ascii="TH SarabunPSK" w:hAnsi="TH SarabunPSK" w:cs="TH SarabunPSK"/>
                  <w:color w:val="auto"/>
                  <w:szCs w:val="28"/>
                  <w:cs/>
                  <w:lang w:val="th-TH" w:bidi="th-TH"/>
                </w:rPr>
              </w:pPr>
            </w:p>
          </w:tc>
          <w:tc>
            <w:tcPr>
              <w:tcW w:w="372" w:type="dxa"/>
              <w:tcBorders>
                <w:left w:val="triple" w:sz="4" w:space="0" w:color="3494BA" w:themeColor="accent1"/>
              </w:tcBorders>
              <w:shd w:val="clear" w:color="auto" w:fill="9AD3D9" w:themeFill="accent2" w:themeFillTint="99"/>
            </w:tcPr>
            <w:p w14:paraId="5BBF06F0" w14:textId="534DF0CC" w:rsidR="00246EA3" w:rsidRPr="002506CB" w:rsidRDefault="00246EA3" w:rsidP="00D86D95">
              <w:pPr>
                <w:tabs>
                  <w:tab w:val="left" w:pos="1490"/>
                </w:tabs>
                <w:ind w:hanging="46"/>
                <w:rPr>
                  <w:rFonts w:ascii="TH SarabunPSK" w:eastAsiaTheme="majorEastAsia" w:hAnsi="TH SarabunPSK" w:cs="TH SarabunPSK"/>
                  <w:color w:val="auto"/>
                  <w:szCs w:val="28"/>
                </w:rPr>
              </w:pPr>
              <w:r w:rsidRPr="00D51AD5">
                <w:rPr>
                  <w:rFonts w:ascii="TH SarabunIT๙" w:hAnsi="TH SarabunIT๙" w:cs="TH SarabunIT๙"/>
                  <w:color w:val="auto"/>
                  <w:sz w:val="32"/>
                  <w:szCs w:val="32"/>
                </w:rPr>
                <w:fldChar w:fldCharType="begin"/>
              </w:r>
              <w:r w:rsidRPr="00D51AD5">
                <w:rPr>
                  <w:rFonts w:ascii="TH SarabunIT๙" w:hAnsi="TH SarabunIT๙" w:cs="TH SarabunIT๙"/>
                  <w:color w:val="auto"/>
                  <w:sz w:val="32"/>
                  <w:szCs w:val="32"/>
                </w:rPr>
                <w:instrText>PAGE    \* MERGEFORMAT</w:instrText>
              </w:r>
              <w:r w:rsidRPr="00D51AD5">
                <w:rPr>
                  <w:rFonts w:ascii="TH SarabunIT๙" w:hAnsi="TH SarabunIT๙" w:cs="TH SarabunIT๙"/>
                  <w:color w:val="auto"/>
                  <w:sz w:val="32"/>
                  <w:szCs w:val="32"/>
                </w:rPr>
                <w:fldChar w:fldCharType="separate"/>
              </w:r>
              <w:r w:rsidR="00304AD3" w:rsidRPr="00D51AD5">
                <w:rPr>
                  <w:rFonts w:ascii="TH SarabunIT๙" w:hAnsi="TH SarabunIT๙" w:cs="TH SarabunIT๙"/>
                  <w:color w:val="auto"/>
                  <w:sz w:val="32"/>
                  <w:szCs w:val="32"/>
                  <w:cs/>
                  <w:lang w:bidi="th-TH"/>
                </w:rPr>
                <w:t xml:space="preserve"> ๑</w:t>
              </w:r>
              <w:r w:rsidRPr="00D51AD5">
                <w:rPr>
                  <w:rFonts w:ascii="TH SarabunIT๙" w:hAnsi="TH SarabunIT๙" w:cs="TH SarabunIT๙"/>
                  <w:color w:val="auto"/>
                  <w:sz w:val="32"/>
                  <w:szCs w:val="32"/>
                </w:rPr>
                <w:fldChar w:fldCharType="end"/>
              </w:r>
            </w:p>
          </w:tc>
        </w:tr>
      </w:sdtContent>
    </w:sdt>
  </w:tbl>
  <w:p w14:paraId="44D21442" w14:textId="77777777" w:rsidR="00246EA3" w:rsidRPr="007856FC" w:rsidRDefault="00246EA3" w:rsidP="00D11262">
    <w:pPr>
      <w:pStyle w:val="Footer"/>
      <w:rPr>
        <w:rFonts w:ascii="Kanit Light" w:hAnsi="Kanit Light" w:cs="Kanit Light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CBEADA" w14:textId="77777777" w:rsidR="00FE3FC0" w:rsidRDefault="00FE3FC0" w:rsidP="004B7E44">
      <w:r>
        <w:separator/>
      </w:r>
    </w:p>
  </w:footnote>
  <w:footnote w:type="continuationSeparator" w:id="0">
    <w:p w14:paraId="73A4D9BF" w14:textId="77777777" w:rsidR="00FE3FC0" w:rsidRDefault="00FE3FC0" w:rsidP="004B7E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E16F3"/>
    <w:multiLevelType w:val="hybridMultilevel"/>
    <w:tmpl w:val="2EE08CCE"/>
    <w:lvl w:ilvl="0" w:tplc="65F259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46300B2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D4E883B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E7A0688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B6F0CC4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69E4D8FC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FA1EEF74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E43A47E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C6FA21AA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" w15:restartNumberingAfterBreak="0">
    <w:nsid w:val="00E917AE"/>
    <w:multiLevelType w:val="hybridMultilevel"/>
    <w:tmpl w:val="A75A9CEC"/>
    <w:lvl w:ilvl="0" w:tplc="7F7898E8">
      <w:start w:val="1"/>
      <w:numFmt w:val="thaiNumbers"/>
      <w:lvlText w:val="%1."/>
      <w:lvlJc w:val="left"/>
      <w:pPr>
        <w:ind w:left="1080" w:hanging="360"/>
      </w:pPr>
      <w:rPr>
        <w:rFonts w:hint="default"/>
        <w:strike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2175820"/>
    <w:multiLevelType w:val="hybridMultilevel"/>
    <w:tmpl w:val="22EC2C96"/>
    <w:lvl w:ilvl="0" w:tplc="07CCA09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0F6313"/>
    <w:multiLevelType w:val="hybridMultilevel"/>
    <w:tmpl w:val="C14E7392"/>
    <w:lvl w:ilvl="0" w:tplc="314482FA">
      <w:start w:val="1"/>
      <w:numFmt w:val="decimal"/>
      <w:lvlText w:val="%1)"/>
      <w:lvlJc w:val="left"/>
      <w:pPr>
        <w:ind w:left="1890" w:hanging="360"/>
      </w:pPr>
      <w:rPr>
        <w:rFonts w:ascii="DB Adman X" w:hAnsi="DB Adman X" w:cs="DB Adman X" w:hint="default"/>
        <w:b w:val="0"/>
        <w:bCs w:val="0"/>
        <w:i w:val="0"/>
        <w:iCs w:val="0"/>
        <w:color w:val="auto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610" w:hanging="360"/>
      </w:pPr>
    </w:lvl>
    <w:lvl w:ilvl="2" w:tplc="0409001B" w:tentative="1">
      <w:start w:val="1"/>
      <w:numFmt w:val="lowerRoman"/>
      <w:lvlText w:val="%3."/>
      <w:lvlJc w:val="right"/>
      <w:pPr>
        <w:ind w:left="3330" w:hanging="180"/>
      </w:pPr>
    </w:lvl>
    <w:lvl w:ilvl="3" w:tplc="0409000F" w:tentative="1">
      <w:start w:val="1"/>
      <w:numFmt w:val="decimal"/>
      <w:lvlText w:val="%4."/>
      <w:lvlJc w:val="left"/>
      <w:pPr>
        <w:ind w:left="4050" w:hanging="360"/>
      </w:pPr>
    </w:lvl>
    <w:lvl w:ilvl="4" w:tplc="04090019" w:tentative="1">
      <w:start w:val="1"/>
      <w:numFmt w:val="lowerLetter"/>
      <w:lvlText w:val="%5."/>
      <w:lvlJc w:val="left"/>
      <w:pPr>
        <w:ind w:left="4770" w:hanging="360"/>
      </w:pPr>
    </w:lvl>
    <w:lvl w:ilvl="5" w:tplc="0409001B" w:tentative="1">
      <w:start w:val="1"/>
      <w:numFmt w:val="lowerRoman"/>
      <w:lvlText w:val="%6."/>
      <w:lvlJc w:val="right"/>
      <w:pPr>
        <w:ind w:left="5490" w:hanging="180"/>
      </w:pPr>
    </w:lvl>
    <w:lvl w:ilvl="6" w:tplc="0409000F" w:tentative="1">
      <w:start w:val="1"/>
      <w:numFmt w:val="decimal"/>
      <w:lvlText w:val="%7."/>
      <w:lvlJc w:val="left"/>
      <w:pPr>
        <w:ind w:left="6210" w:hanging="360"/>
      </w:pPr>
    </w:lvl>
    <w:lvl w:ilvl="7" w:tplc="04090019" w:tentative="1">
      <w:start w:val="1"/>
      <w:numFmt w:val="lowerLetter"/>
      <w:lvlText w:val="%8."/>
      <w:lvlJc w:val="left"/>
      <w:pPr>
        <w:ind w:left="6930" w:hanging="360"/>
      </w:pPr>
    </w:lvl>
    <w:lvl w:ilvl="8" w:tplc="0409001B" w:tentative="1">
      <w:start w:val="1"/>
      <w:numFmt w:val="lowerRoman"/>
      <w:lvlText w:val="%9."/>
      <w:lvlJc w:val="right"/>
      <w:pPr>
        <w:ind w:left="7650" w:hanging="180"/>
      </w:pPr>
    </w:lvl>
  </w:abstractNum>
  <w:abstractNum w:abstractNumId="4" w15:restartNumberingAfterBreak="0">
    <w:nsid w:val="079917A3"/>
    <w:multiLevelType w:val="hybridMultilevel"/>
    <w:tmpl w:val="1CD69C3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8427E75"/>
    <w:multiLevelType w:val="hybridMultilevel"/>
    <w:tmpl w:val="C2D045C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015399"/>
    <w:multiLevelType w:val="hybridMultilevel"/>
    <w:tmpl w:val="A72016D8"/>
    <w:lvl w:ilvl="0" w:tplc="E74836E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0B684B6D"/>
    <w:multiLevelType w:val="hybridMultilevel"/>
    <w:tmpl w:val="D3B8F16E"/>
    <w:lvl w:ilvl="0" w:tplc="70BEC61A">
      <w:start w:val="3"/>
      <w:numFmt w:val="bullet"/>
      <w:lvlText w:val="-"/>
      <w:lvlJc w:val="left"/>
      <w:pPr>
        <w:ind w:left="180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0BFD2564"/>
    <w:multiLevelType w:val="hybridMultilevel"/>
    <w:tmpl w:val="29DE717E"/>
    <w:lvl w:ilvl="0" w:tplc="74C088C6">
      <w:start w:val="1"/>
      <w:numFmt w:val="decimal"/>
      <w:lvlText w:val="(%1)"/>
      <w:lvlJc w:val="left"/>
      <w:pPr>
        <w:ind w:left="1648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368" w:hanging="360"/>
      </w:pPr>
    </w:lvl>
    <w:lvl w:ilvl="2" w:tplc="0409001B" w:tentative="1">
      <w:start w:val="1"/>
      <w:numFmt w:val="lowerRoman"/>
      <w:lvlText w:val="%3."/>
      <w:lvlJc w:val="right"/>
      <w:pPr>
        <w:ind w:left="3088" w:hanging="180"/>
      </w:pPr>
    </w:lvl>
    <w:lvl w:ilvl="3" w:tplc="0409000F" w:tentative="1">
      <w:start w:val="1"/>
      <w:numFmt w:val="decimal"/>
      <w:lvlText w:val="%4."/>
      <w:lvlJc w:val="left"/>
      <w:pPr>
        <w:ind w:left="3808" w:hanging="360"/>
      </w:pPr>
    </w:lvl>
    <w:lvl w:ilvl="4" w:tplc="04090019" w:tentative="1">
      <w:start w:val="1"/>
      <w:numFmt w:val="lowerLetter"/>
      <w:lvlText w:val="%5."/>
      <w:lvlJc w:val="left"/>
      <w:pPr>
        <w:ind w:left="4528" w:hanging="360"/>
      </w:pPr>
    </w:lvl>
    <w:lvl w:ilvl="5" w:tplc="0409001B" w:tentative="1">
      <w:start w:val="1"/>
      <w:numFmt w:val="lowerRoman"/>
      <w:lvlText w:val="%6."/>
      <w:lvlJc w:val="right"/>
      <w:pPr>
        <w:ind w:left="5248" w:hanging="180"/>
      </w:pPr>
    </w:lvl>
    <w:lvl w:ilvl="6" w:tplc="0409000F" w:tentative="1">
      <w:start w:val="1"/>
      <w:numFmt w:val="decimal"/>
      <w:lvlText w:val="%7."/>
      <w:lvlJc w:val="left"/>
      <w:pPr>
        <w:ind w:left="5968" w:hanging="360"/>
      </w:pPr>
    </w:lvl>
    <w:lvl w:ilvl="7" w:tplc="04090019" w:tentative="1">
      <w:start w:val="1"/>
      <w:numFmt w:val="lowerLetter"/>
      <w:lvlText w:val="%8."/>
      <w:lvlJc w:val="left"/>
      <w:pPr>
        <w:ind w:left="6688" w:hanging="360"/>
      </w:pPr>
    </w:lvl>
    <w:lvl w:ilvl="8" w:tplc="0409001B" w:tentative="1">
      <w:start w:val="1"/>
      <w:numFmt w:val="lowerRoman"/>
      <w:lvlText w:val="%9."/>
      <w:lvlJc w:val="right"/>
      <w:pPr>
        <w:ind w:left="7408" w:hanging="180"/>
      </w:pPr>
    </w:lvl>
  </w:abstractNum>
  <w:abstractNum w:abstractNumId="9" w15:restartNumberingAfterBreak="0">
    <w:nsid w:val="0E260166"/>
    <w:multiLevelType w:val="hybridMultilevel"/>
    <w:tmpl w:val="A9F0082E"/>
    <w:lvl w:ilvl="0" w:tplc="0442C2CA">
      <w:start w:val="1"/>
      <w:numFmt w:val="bullet"/>
      <w:lvlText w:val="-"/>
      <w:lvlJc w:val="left"/>
      <w:pPr>
        <w:ind w:left="2036" w:hanging="360"/>
      </w:pPr>
      <w:rPr>
        <w:rFonts w:ascii="TH SarabunPSK" w:eastAsia="Times New Roman" w:hAnsi="TH SarabunPSK" w:cs="TH SarabunPSK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27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96" w:hanging="360"/>
      </w:pPr>
      <w:rPr>
        <w:rFonts w:ascii="Wingdings" w:hAnsi="Wingdings" w:hint="default"/>
      </w:rPr>
    </w:lvl>
  </w:abstractNum>
  <w:abstractNum w:abstractNumId="10" w15:restartNumberingAfterBreak="0">
    <w:nsid w:val="0F172B20"/>
    <w:multiLevelType w:val="hybridMultilevel"/>
    <w:tmpl w:val="B9C2C6F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0F5E4318"/>
    <w:multiLevelType w:val="hybridMultilevel"/>
    <w:tmpl w:val="1002961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FFF514D"/>
    <w:multiLevelType w:val="hybridMultilevel"/>
    <w:tmpl w:val="87EE4206"/>
    <w:lvl w:ilvl="0" w:tplc="70BEC61A">
      <w:start w:val="3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8B4ADD"/>
    <w:multiLevelType w:val="multilevel"/>
    <w:tmpl w:val="68423B5E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1200" w:hanging="480"/>
      </w:pPr>
      <w:rPr>
        <w:rFonts w:hint="default"/>
        <w:b/>
      </w:rPr>
    </w:lvl>
    <w:lvl w:ilvl="2">
      <w:start w:val="2"/>
      <w:numFmt w:val="decimal"/>
      <w:lvlText w:val="%1.%2.%3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b/>
      </w:rPr>
    </w:lvl>
  </w:abstractNum>
  <w:abstractNum w:abstractNumId="14" w15:restartNumberingAfterBreak="0">
    <w:nsid w:val="11A33FCA"/>
    <w:multiLevelType w:val="hybridMultilevel"/>
    <w:tmpl w:val="DC5C40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2602A5E"/>
    <w:multiLevelType w:val="hybridMultilevel"/>
    <w:tmpl w:val="1EF8921A"/>
    <w:lvl w:ilvl="0" w:tplc="0409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150F178B"/>
    <w:multiLevelType w:val="hybridMultilevel"/>
    <w:tmpl w:val="E9B8D0CE"/>
    <w:lvl w:ilvl="0" w:tplc="B4943C5A">
      <w:start w:val="1"/>
      <w:numFmt w:val="thaiNumbers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5C8513F"/>
    <w:multiLevelType w:val="hybridMultilevel"/>
    <w:tmpl w:val="B9C2C6F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16CC3784"/>
    <w:multiLevelType w:val="hybridMultilevel"/>
    <w:tmpl w:val="5FBE715E"/>
    <w:lvl w:ilvl="0" w:tplc="B4943C5A">
      <w:start w:val="1"/>
      <w:numFmt w:val="thaiNumbers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73D287A"/>
    <w:multiLevelType w:val="hybridMultilevel"/>
    <w:tmpl w:val="15F226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8663FE4"/>
    <w:multiLevelType w:val="hybridMultilevel"/>
    <w:tmpl w:val="D872061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89C5DDA"/>
    <w:multiLevelType w:val="hybridMultilevel"/>
    <w:tmpl w:val="F88A53B0"/>
    <w:lvl w:ilvl="0" w:tplc="0409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B206227"/>
    <w:multiLevelType w:val="hybridMultilevel"/>
    <w:tmpl w:val="917A7850"/>
    <w:lvl w:ilvl="0" w:tplc="060C33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D26ABA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99E9EB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198F3C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DD465C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92EA98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0F4E23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61C91B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076DFD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1C6205E8"/>
    <w:multiLevelType w:val="hybridMultilevel"/>
    <w:tmpl w:val="CD2EFB24"/>
    <w:lvl w:ilvl="0" w:tplc="8FE277F8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1CF63FA5"/>
    <w:multiLevelType w:val="hybridMultilevel"/>
    <w:tmpl w:val="40B27A28"/>
    <w:lvl w:ilvl="0" w:tplc="FFFFFFF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D272505"/>
    <w:multiLevelType w:val="multilevel"/>
    <w:tmpl w:val="47B087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1230" w:hanging="69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3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00" w:hanging="1800"/>
      </w:pPr>
      <w:rPr>
        <w:rFonts w:hint="default"/>
      </w:rPr>
    </w:lvl>
  </w:abstractNum>
  <w:abstractNum w:abstractNumId="26" w15:restartNumberingAfterBreak="0">
    <w:nsid w:val="1D811B15"/>
    <w:multiLevelType w:val="multilevel"/>
    <w:tmpl w:val="4540032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1D9F1CDC"/>
    <w:multiLevelType w:val="multilevel"/>
    <w:tmpl w:val="D224622A"/>
    <w:lvl w:ilvl="0">
      <w:start w:val="1"/>
      <w:numFmt w:val="decimal"/>
      <w:lvlText w:val="%1)"/>
      <w:lvlJc w:val="left"/>
      <w:pPr>
        <w:tabs>
          <w:tab w:val="num" w:pos="3011"/>
        </w:tabs>
        <w:ind w:left="3011" w:hanging="360"/>
      </w:pPr>
      <w:rPr>
        <w:rFonts w:ascii="TH SarabunPSK" w:hAnsi="TH SarabunPSK" w:cs="TH SarabunPSK" w:hint="default"/>
      </w:rPr>
    </w:lvl>
    <w:lvl w:ilvl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  <w:lang w:bidi="th-TH"/>
      </w:rPr>
    </w:lvl>
    <w:lvl w:ilvl="2">
      <w:start w:val="1"/>
      <w:numFmt w:val="bullet"/>
      <w:lvlText w:val="-"/>
      <w:lvlJc w:val="left"/>
      <w:pPr>
        <w:tabs>
          <w:tab w:val="num" w:pos="3911"/>
        </w:tabs>
        <w:ind w:left="3911" w:hanging="360"/>
      </w:pPr>
      <w:rPr>
        <w:rFonts w:ascii="TH SarabunPSK" w:eastAsia="Cordia New" w:hAnsi="TH SarabunPSK" w:cs="TH SarabunPSK" w:hint="default"/>
      </w:rPr>
    </w:lvl>
    <w:lvl w:ilvl="3">
      <w:start w:val="1"/>
      <w:numFmt w:val="bullet"/>
      <w:lvlText w:val="o"/>
      <w:lvlJc w:val="left"/>
      <w:pPr>
        <w:tabs>
          <w:tab w:val="num" w:pos="1353"/>
        </w:tabs>
        <w:ind w:left="1353" w:hanging="360"/>
      </w:pPr>
      <w:rPr>
        <w:rFonts w:ascii="Courier New" w:hAnsi="Courier New" w:cs="Courier New" w:hint="default"/>
      </w:rPr>
    </w:lvl>
    <w:lvl w:ilvl="4">
      <w:start w:val="1"/>
      <w:numFmt w:val="lowerLetter"/>
      <w:lvlText w:val="%5."/>
      <w:lvlJc w:val="left"/>
      <w:pPr>
        <w:tabs>
          <w:tab w:val="num" w:pos="5171"/>
        </w:tabs>
        <w:ind w:left="5171" w:hanging="360"/>
      </w:pPr>
    </w:lvl>
    <w:lvl w:ilvl="5">
      <w:start w:val="1"/>
      <w:numFmt w:val="decimal"/>
      <w:lvlText w:val="%6."/>
      <w:lvlJc w:val="left"/>
      <w:pPr>
        <w:ind w:left="6071" w:hanging="360"/>
      </w:pPr>
      <w:rPr>
        <w:rFonts w:hint="default"/>
      </w:rPr>
    </w:lvl>
    <w:lvl w:ilvl="6" w:tentative="1">
      <w:start w:val="1"/>
      <w:numFmt w:val="decimal"/>
      <w:lvlText w:val="%7."/>
      <w:lvlJc w:val="left"/>
      <w:pPr>
        <w:tabs>
          <w:tab w:val="num" w:pos="6611"/>
        </w:tabs>
        <w:ind w:left="6611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7331"/>
        </w:tabs>
        <w:ind w:left="7331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8051"/>
        </w:tabs>
        <w:ind w:left="8051" w:hanging="180"/>
      </w:pPr>
    </w:lvl>
  </w:abstractNum>
  <w:abstractNum w:abstractNumId="28" w15:restartNumberingAfterBreak="0">
    <w:nsid w:val="1FB65185"/>
    <w:multiLevelType w:val="hybridMultilevel"/>
    <w:tmpl w:val="611A8C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1811134"/>
    <w:multiLevelType w:val="hybridMultilevel"/>
    <w:tmpl w:val="7C86A6BC"/>
    <w:lvl w:ilvl="0" w:tplc="08090009">
      <w:start w:val="1"/>
      <w:numFmt w:val="bullet"/>
      <w:lvlText w:val="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0" w15:restartNumberingAfterBreak="0">
    <w:nsid w:val="21DA68D9"/>
    <w:multiLevelType w:val="hybridMultilevel"/>
    <w:tmpl w:val="1776620A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1" w15:restartNumberingAfterBreak="0">
    <w:nsid w:val="23D60A20"/>
    <w:multiLevelType w:val="hybridMultilevel"/>
    <w:tmpl w:val="22FC8F08"/>
    <w:lvl w:ilvl="0" w:tplc="B2725C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89E5F7D"/>
    <w:multiLevelType w:val="hybridMultilevel"/>
    <w:tmpl w:val="1F2A0ED8"/>
    <w:lvl w:ilvl="0" w:tplc="E74836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2B18002D"/>
    <w:multiLevelType w:val="hybridMultilevel"/>
    <w:tmpl w:val="C9E625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D27795D"/>
    <w:multiLevelType w:val="multilevel"/>
    <w:tmpl w:val="93B62C76"/>
    <w:lvl w:ilvl="0">
      <w:start w:val="4"/>
      <w:numFmt w:val="decimal"/>
      <w:lvlText w:val="%1"/>
      <w:lvlJc w:val="left"/>
      <w:pPr>
        <w:ind w:left="460" w:hanging="4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75" w:hanging="46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3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6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3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6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33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4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800"/>
      </w:pPr>
      <w:rPr>
        <w:rFonts w:hint="default"/>
      </w:rPr>
    </w:lvl>
  </w:abstractNum>
  <w:abstractNum w:abstractNumId="35" w15:restartNumberingAfterBreak="0">
    <w:nsid w:val="3027746D"/>
    <w:multiLevelType w:val="hybridMultilevel"/>
    <w:tmpl w:val="C52CE25C"/>
    <w:lvl w:ilvl="0" w:tplc="8168D2CC">
      <w:start w:val="1"/>
      <w:numFmt w:val="bullet"/>
      <w:lvlText w:val="-"/>
      <w:lvlJc w:val="left"/>
      <w:pPr>
        <w:ind w:left="1440" w:hanging="360"/>
      </w:pPr>
      <w:rPr>
        <w:rFonts w:ascii="TH SarabunPSK" w:eastAsia="Batang" w:hAnsi="TH SarabunPSK" w:hint="default"/>
        <w:b w:val="0"/>
        <w:bCs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314A1A75"/>
    <w:multiLevelType w:val="hybridMultilevel"/>
    <w:tmpl w:val="40B27A28"/>
    <w:lvl w:ilvl="0" w:tplc="76EA652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28719EB"/>
    <w:multiLevelType w:val="hybridMultilevel"/>
    <w:tmpl w:val="E57C7C8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447431C"/>
    <w:multiLevelType w:val="hybridMultilevel"/>
    <w:tmpl w:val="B5B0A466"/>
    <w:lvl w:ilvl="0" w:tplc="04090009">
      <w:start w:val="1"/>
      <w:numFmt w:val="bullet"/>
      <w:lvlText w:val=""/>
      <w:lvlJc w:val="left"/>
      <w:pPr>
        <w:ind w:left="138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6" w:hanging="360"/>
      </w:pPr>
      <w:rPr>
        <w:rFonts w:ascii="Wingdings" w:hAnsi="Wingdings" w:hint="default"/>
      </w:rPr>
    </w:lvl>
  </w:abstractNum>
  <w:abstractNum w:abstractNumId="39" w15:restartNumberingAfterBreak="0">
    <w:nsid w:val="35AF43AA"/>
    <w:multiLevelType w:val="hybridMultilevel"/>
    <w:tmpl w:val="6D748EC0"/>
    <w:lvl w:ilvl="0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0" w15:restartNumberingAfterBreak="0">
    <w:nsid w:val="35B40200"/>
    <w:multiLevelType w:val="hybridMultilevel"/>
    <w:tmpl w:val="B9C2C6FE"/>
    <w:lvl w:ilvl="0" w:tplc="9962D13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634F41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B8A86F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834950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DB0A54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FAC1E8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766659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42684E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38497C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364A024E"/>
    <w:multiLevelType w:val="hybridMultilevel"/>
    <w:tmpl w:val="6BAAFA22"/>
    <w:lvl w:ilvl="0" w:tplc="7F1CCBD8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8DE4DD1"/>
    <w:multiLevelType w:val="hybridMultilevel"/>
    <w:tmpl w:val="40B27A28"/>
    <w:lvl w:ilvl="0" w:tplc="FFFFFFF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A4774A0"/>
    <w:multiLevelType w:val="multilevel"/>
    <w:tmpl w:val="1BBAFE28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2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hint="default"/>
      </w:rPr>
    </w:lvl>
  </w:abstractNum>
  <w:abstractNum w:abstractNumId="44" w15:restartNumberingAfterBreak="0">
    <w:nsid w:val="3D620CBF"/>
    <w:multiLevelType w:val="hybridMultilevel"/>
    <w:tmpl w:val="723267A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DAB7D53"/>
    <w:multiLevelType w:val="multilevel"/>
    <w:tmpl w:val="5F163F56"/>
    <w:lvl w:ilvl="0">
      <w:start w:val="4"/>
      <w:numFmt w:val="decimal"/>
      <w:lvlText w:val="%1"/>
      <w:lvlJc w:val="left"/>
      <w:pPr>
        <w:ind w:left="630" w:hanging="63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30" w:hanging="63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3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00" w:hanging="1800"/>
      </w:pPr>
      <w:rPr>
        <w:rFonts w:hint="default"/>
      </w:rPr>
    </w:lvl>
  </w:abstractNum>
  <w:abstractNum w:abstractNumId="46" w15:restartNumberingAfterBreak="0">
    <w:nsid w:val="3E3C41FE"/>
    <w:multiLevelType w:val="hybridMultilevel"/>
    <w:tmpl w:val="F2A08402"/>
    <w:lvl w:ilvl="0" w:tplc="83EC8B9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F5B5068"/>
    <w:multiLevelType w:val="hybridMultilevel"/>
    <w:tmpl w:val="DC2C0E84"/>
    <w:lvl w:ilvl="0" w:tplc="9E62935A">
      <w:start w:val="1"/>
      <w:numFmt w:val="bullet"/>
      <w:lvlText w:val="-"/>
      <w:lvlJc w:val="left"/>
      <w:pPr>
        <w:ind w:left="1644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48" w15:restartNumberingAfterBreak="0">
    <w:nsid w:val="42283522"/>
    <w:multiLevelType w:val="hybridMultilevel"/>
    <w:tmpl w:val="B7A005EC"/>
    <w:lvl w:ilvl="0" w:tplc="944E1144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5EB7F16"/>
    <w:multiLevelType w:val="hybridMultilevel"/>
    <w:tmpl w:val="1A1E35CE"/>
    <w:lvl w:ilvl="0" w:tplc="87820466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32"/>
        <w:szCs w:val="24"/>
      </w:rPr>
    </w:lvl>
    <w:lvl w:ilvl="1" w:tplc="04090011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hint="default"/>
        <w:sz w:val="32"/>
        <w:szCs w:val="24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32"/>
        <w:szCs w:val="24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0" w15:restartNumberingAfterBreak="0">
    <w:nsid w:val="489C4191"/>
    <w:multiLevelType w:val="hybridMultilevel"/>
    <w:tmpl w:val="48E29DC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49C42EFC"/>
    <w:multiLevelType w:val="hybridMultilevel"/>
    <w:tmpl w:val="77CAF28C"/>
    <w:lvl w:ilvl="0" w:tplc="A11E6C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9600EA5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F2FC759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80D2670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2440E6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612AEA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65D28374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6C5A2BB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78C0EE8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2" w15:restartNumberingAfterBreak="0">
    <w:nsid w:val="4AED2717"/>
    <w:multiLevelType w:val="hybridMultilevel"/>
    <w:tmpl w:val="926477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4BCD38D9"/>
    <w:multiLevelType w:val="multilevel"/>
    <w:tmpl w:val="95208D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380" w:hanging="480"/>
      </w:pPr>
      <w:rPr>
        <w:rFonts w:hint="default"/>
        <w:b/>
      </w:rPr>
    </w:lvl>
    <w:lvl w:ilvl="2">
      <w:start w:val="3"/>
      <w:numFmt w:val="decimal"/>
      <w:isLgl/>
      <w:lvlText w:val="%1.%2.%3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270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360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41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50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558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6480" w:hanging="1800"/>
      </w:pPr>
      <w:rPr>
        <w:rFonts w:hint="default"/>
        <w:b/>
      </w:rPr>
    </w:lvl>
  </w:abstractNum>
  <w:abstractNum w:abstractNumId="54" w15:restartNumberingAfterBreak="0">
    <w:nsid w:val="4D824BA9"/>
    <w:multiLevelType w:val="hybridMultilevel"/>
    <w:tmpl w:val="00EA7F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B4943C5A">
      <w:start w:val="1"/>
      <w:numFmt w:val="thaiNumbers"/>
      <w:lvlText w:val="%2."/>
      <w:lvlJc w:val="left"/>
      <w:pPr>
        <w:ind w:left="1440" w:hanging="360"/>
      </w:pPr>
      <w:rPr>
        <w:rFonts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 w15:restartNumberingAfterBreak="0">
    <w:nsid w:val="4F0B2004"/>
    <w:multiLevelType w:val="multilevel"/>
    <w:tmpl w:val="EA72C4C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1380" w:hanging="480"/>
      </w:pPr>
      <w:rPr>
        <w:rFonts w:hint="default"/>
        <w:b/>
      </w:rPr>
    </w:lvl>
    <w:lvl w:ilvl="2">
      <w:start w:val="3"/>
      <w:numFmt w:val="decimal"/>
      <w:isLgl/>
      <w:lvlText w:val="%1.%2.%3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270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360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41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50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558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6480" w:hanging="1800"/>
      </w:pPr>
      <w:rPr>
        <w:rFonts w:hint="default"/>
        <w:b/>
      </w:rPr>
    </w:lvl>
  </w:abstractNum>
  <w:abstractNum w:abstractNumId="56" w15:restartNumberingAfterBreak="0">
    <w:nsid w:val="525F48E5"/>
    <w:multiLevelType w:val="hybridMultilevel"/>
    <w:tmpl w:val="A492E326"/>
    <w:lvl w:ilvl="0" w:tplc="37B8F45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7" w15:restartNumberingAfterBreak="0">
    <w:nsid w:val="532D1A3B"/>
    <w:multiLevelType w:val="hybridMultilevel"/>
    <w:tmpl w:val="6FD82E1A"/>
    <w:lvl w:ilvl="0" w:tplc="FA3C63D4">
      <w:start w:val="1"/>
      <w:numFmt w:val="bullet"/>
      <w:lvlText w:val="-"/>
      <w:lvlJc w:val="left"/>
      <w:pPr>
        <w:ind w:left="2880" w:hanging="360"/>
      </w:pPr>
      <w:rPr>
        <w:rFonts w:ascii="TH SarabunPSK" w:eastAsia="Batang" w:hAnsi="TH SarabunPSK" w:hint="default"/>
        <w:b w:val="0"/>
        <w:bCs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58" w15:restartNumberingAfterBreak="0">
    <w:nsid w:val="53B32E32"/>
    <w:multiLevelType w:val="hybridMultilevel"/>
    <w:tmpl w:val="63BC8DB4"/>
    <w:lvl w:ilvl="0" w:tplc="97A65BEA">
      <w:start w:val="1"/>
      <w:numFmt w:val="bullet"/>
      <w:lvlText w:val="-"/>
      <w:lvlJc w:val="left"/>
      <w:pPr>
        <w:ind w:left="1440" w:hanging="360"/>
      </w:pPr>
      <w:rPr>
        <w:rFonts w:ascii="TH SarabunPSK" w:eastAsia="Batang" w:hAnsi="TH SarabunPSK" w:hint="default"/>
        <w:b w:val="0"/>
        <w:bCs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9" w15:restartNumberingAfterBreak="0">
    <w:nsid w:val="5798267B"/>
    <w:multiLevelType w:val="hybridMultilevel"/>
    <w:tmpl w:val="D134693C"/>
    <w:lvl w:ilvl="0" w:tplc="C0FCF8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58667D67"/>
    <w:multiLevelType w:val="hybridMultilevel"/>
    <w:tmpl w:val="781AE0AA"/>
    <w:lvl w:ilvl="0" w:tplc="F932A65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5B447D64"/>
    <w:multiLevelType w:val="hybridMultilevel"/>
    <w:tmpl w:val="6114AF66"/>
    <w:lvl w:ilvl="0" w:tplc="5BDEAF5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276E8B" w:themeColor="accent1" w:themeShade="BF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5C045C4F"/>
    <w:multiLevelType w:val="hybridMultilevel"/>
    <w:tmpl w:val="2F96DC68"/>
    <w:lvl w:ilvl="0" w:tplc="26F4A38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276E8B" w:themeColor="accent1" w:themeShade="BF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3" w15:restartNumberingAfterBreak="0">
    <w:nsid w:val="5E036EFE"/>
    <w:multiLevelType w:val="hybridMultilevel"/>
    <w:tmpl w:val="C4D22C5A"/>
    <w:lvl w:ilvl="0" w:tplc="E1D662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E4A6756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23D8717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B1B2972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BA2A8D3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E7683A5C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36E6682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4746C13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0DD4C40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64" w15:restartNumberingAfterBreak="0">
    <w:nsid w:val="5E510E99"/>
    <w:multiLevelType w:val="hybridMultilevel"/>
    <w:tmpl w:val="D7402D30"/>
    <w:lvl w:ilvl="0" w:tplc="0896DB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5" w15:restartNumberingAfterBreak="0">
    <w:nsid w:val="605A33FF"/>
    <w:multiLevelType w:val="hybridMultilevel"/>
    <w:tmpl w:val="6654415E"/>
    <w:lvl w:ilvl="0" w:tplc="FFFFFFFF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63613B87"/>
    <w:multiLevelType w:val="hybridMultilevel"/>
    <w:tmpl w:val="76E8439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637A1550"/>
    <w:multiLevelType w:val="hybridMultilevel"/>
    <w:tmpl w:val="63B243D4"/>
    <w:lvl w:ilvl="0" w:tplc="04090009">
      <w:start w:val="1"/>
      <w:numFmt w:val="bullet"/>
      <w:lvlText w:val=""/>
      <w:lvlJc w:val="left"/>
      <w:pPr>
        <w:ind w:left="63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68" w15:restartNumberingAfterBreak="0">
    <w:nsid w:val="659F4B0C"/>
    <w:multiLevelType w:val="hybridMultilevel"/>
    <w:tmpl w:val="7EA02A1C"/>
    <w:lvl w:ilvl="0" w:tplc="04090009">
      <w:start w:val="1"/>
      <w:numFmt w:val="bullet"/>
      <w:lvlText w:val=""/>
      <w:lvlJc w:val="left"/>
      <w:pPr>
        <w:ind w:left="171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69" w15:restartNumberingAfterBreak="0">
    <w:nsid w:val="663E171A"/>
    <w:multiLevelType w:val="hybridMultilevel"/>
    <w:tmpl w:val="E806BAF8"/>
    <w:lvl w:ilvl="0" w:tplc="EC1A21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665059A5"/>
    <w:multiLevelType w:val="hybridMultilevel"/>
    <w:tmpl w:val="C6C62288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1" w15:restartNumberingAfterBreak="0">
    <w:nsid w:val="66E53EAE"/>
    <w:multiLevelType w:val="multilevel"/>
    <w:tmpl w:val="80DABA60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2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33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8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0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05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86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133" w:hanging="1800"/>
      </w:pPr>
      <w:rPr>
        <w:rFonts w:hint="default"/>
      </w:rPr>
    </w:lvl>
  </w:abstractNum>
  <w:abstractNum w:abstractNumId="72" w15:restartNumberingAfterBreak="0">
    <w:nsid w:val="678D5A35"/>
    <w:multiLevelType w:val="hybridMultilevel"/>
    <w:tmpl w:val="7F7E9F06"/>
    <w:lvl w:ilvl="0" w:tplc="44BC36BE">
      <w:start w:val="1"/>
      <w:numFmt w:val="decimal"/>
      <w:lvlText w:val="%1)"/>
      <w:lvlJc w:val="left"/>
      <w:pPr>
        <w:ind w:left="1890" w:hanging="360"/>
      </w:pPr>
      <w:rPr>
        <w:rFonts w:ascii="TH SarabunPSK" w:hAnsi="TH SarabunPSK" w:cs="TH SarabunPSK" w:hint="default"/>
        <w:b w:val="0"/>
        <w:bCs w:val="0"/>
        <w:i w:val="0"/>
        <w:iCs w:val="0"/>
        <w:color w:val="FF000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68612539"/>
    <w:multiLevelType w:val="hybridMultilevel"/>
    <w:tmpl w:val="85C2C938"/>
    <w:lvl w:ilvl="0" w:tplc="A140AA4E">
      <w:start w:val="2527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ordia New" w:eastAsia="Times New Roman" w:hAnsi="Cordia New" w:cs="Cordia New" w:hint="default"/>
        <w:sz w:val="32"/>
        <w:szCs w:val="24"/>
      </w:rPr>
    </w:lvl>
    <w:lvl w:ilvl="1" w:tplc="04090011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hint="default"/>
        <w:sz w:val="32"/>
        <w:szCs w:val="24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32"/>
        <w:szCs w:val="24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4" w15:restartNumberingAfterBreak="0">
    <w:nsid w:val="68E723CF"/>
    <w:multiLevelType w:val="hybridMultilevel"/>
    <w:tmpl w:val="93A6B0E0"/>
    <w:lvl w:ilvl="0" w:tplc="0D5CEE1E">
      <w:start w:val="1"/>
      <w:numFmt w:val="decimal"/>
      <w:lvlText w:val="%1)"/>
      <w:lvlJc w:val="left"/>
      <w:pPr>
        <w:ind w:left="900" w:hanging="360"/>
      </w:pPr>
      <w:rPr>
        <w:rFonts w:ascii="DB Adman X" w:hAnsi="DB Adman X" w:cs="DB Adman X" w:hint="default"/>
      </w:rPr>
    </w:lvl>
    <w:lvl w:ilvl="1" w:tplc="FFFFFFFF" w:tentative="1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5" w15:restartNumberingAfterBreak="0">
    <w:nsid w:val="690003EE"/>
    <w:multiLevelType w:val="hybridMultilevel"/>
    <w:tmpl w:val="45485BCA"/>
    <w:lvl w:ilvl="0" w:tplc="6E9611C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6" w15:restartNumberingAfterBreak="0">
    <w:nsid w:val="6D4833FE"/>
    <w:multiLevelType w:val="hybridMultilevel"/>
    <w:tmpl w:val="94B67DC6"/>
    <w:lvl w:ilvl="0" w:tplc="E74836E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7" w15:restartNumberingAfterBreak="0">
    <w:nsid w:val="6E3A6D47"/>
    <w:multiLevelType w:val="hybridMultilevel"/>
    <w:tmpl w:val="1C7C38EA"/>
    <w:lvl w:ilvl="0" w:tplc="B4943C5A">
      <w:start w:val="1"/>
      <w:numFmt w:val="thaiNumbers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B4943C5A">
      <w:start w:val="1"/>
      <w:numFmt w:val="thaiNumbers"/>
      <w:lvlText w:val="%2."/>
      <w:lvlJc w:val="left"/>
      <w:pPr>
        <w:ind w:left="1440" w:hanging="360"/>
      </w:pPr>
      <w:rPr>
        <w:rFonts w:hint="default"/>
      </w:rPr>
    </w:lvl>
    <w:lvl w:ilvl="2" w:tplc="B4943C5A">
      <w:start w:val="1"/>
      <w:numFmt w:val="thaiNumbers"/>
      <w:lvlText w:val="%3."/>
      <w:lvlJc w:val="left"/>
      <w:pPr>
        <w:ind w:left="2160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 w15:restartNumberingAfterBreak="0">
    <w:nsid w:val="7323602D"/>
    <w:multiLevelType w:val="hybridMultilevel"/>
    <w:tmpl w:val="D876CC04"/>
    <w:lvl w:ilvl="0" w:tplc="0409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73A73141"/>
    <w:multiLevelType w:val="hybridMultilevel"/>
    <w:tmpl w:val="A6BC274C"/>
    <w:lvl w:ilvl="0" w:tplc="DB2E0E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475E6A5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8C02A11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78CE001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E5B285E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97BED95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9E00F684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CC70857E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9A5899B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80" w15:restartNumberingAfterBreak="0">
    <w:nsid w:val="74041221"/>
    <w:multiLevelType w:val="hybridMultilevel"/>
    <w:tmpl w:val="8592B5C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746C2756"/>
    <w:multiLevelType w:val="hybridMultilevel"/>
    <w:tmpl w:val="921CCCA8"/>
    <w:lvl w:ilvl="0" w:tplc="9E62935A">
      <w:start w:val="1"/>
      <w:numFmt w:val="bullet"/>
      <w:lvlText w:val="-"/>
      <w:lvlJc w:val="left"/>
      <w:pPr>
        <w:ind w:left="1440" w:hanging="360"/>
      </w:pPr>
      <w:rPr>
        <w:rFonts w:ascii="TH SarabunPSK" w:eastAsiaTheme="minorHAnsi" w:hAnsi="TH SarabunPSK" w:cs="TH SarabunPSK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2" w15:restartNumberingAfterBreak="0">
    <w:nsid w:val="769A36E6"/>
    <w:multiLevelType w:val="hybridMultilevel"/>
    <w:tmpl w:val="B19E6E12"/>
    <w:lvl w:ilvl="0" w:tplc="079A21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A0EA9D4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178CA8A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87C89B4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DDD611C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0C08E73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EED4E242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7D28DF38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0AF6C26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83" w15:restartNumberingAfterBreak="0">
    <w:nsid w:val="77DB5D18"/>
    <w:multiLevelType w:val="hybridMultilevel"/>
    <w:tmpl w:val="FC584568"/>
    <w:lvl w:ilvl="0" w:tplc="FAA42BA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78733747"/>
    <w:multiLevelType w:val="hybridMultilevel"/>
    <w:tmpl w:val="5666143A"/>
    <w:lvl w:ilvl="0" w:tplc="6EB0D8D8">
      <w:start w:val="1"/>
      <w:numFmt w:val="decimal"/>
      <w:lvlText w:val="%1)"/>
      <w:lvlJc w:val="left"/>
      <w:pPr>
        <w:ind w:left="108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5" w15:restartNumberingAfterBreak="0">
    <w:nsid w:val="79AB79FB"/>
    <w:multiLevelType w:val="hybridMultilevel"/>
    <w:tmpl w:val="F5985C14"/>
    <w:lvl w:ilvl="0" w:tplc="CF523BC4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6" w15:restartNumberingAfterBreak="0">
    <w:nsid w:val="7A921612"/>
    <w:multiLevelType w:val="hybridMultilevel"/>
    <w:tmpl w:val="23643F22"/>
    <w:lvl w:ilvl="0" w:tplc="5BDEAF5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276E8B" w:themeColor="accent1" w:themeShade="BF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47531747">
    <w:abstractNumId w:val="74"/>
  </w:num>
  <w:num w:numId="2" w16cid:durableId="1954435305">
    <w:abstractNumId w:val="38"/>
  </w:num>
  <w:num w:numId="3" w16cid:durableId="1179731533">
    <w:abstractNumId w:val="71"/>
  </w:num>
  <w:num w:numId="4" w16cid:durableId="1142579702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04528794">
    <w:abstractNumId w:val="50"/>
  </w:num>
  <w:num w:numId="6" w16cid:durableId="869076845">
    <w:abstractNumId w:val="49"/>
  </w:num>
  <w:num w:numId="7" w16cid:durableId="2107722856">
    <w:abstractNumId w:val="73"/>
  </w:num>
  <w:num w:numId="8" w16cid:durableId="1410275848">
    <w:abstractNumId w:val="70"/>
  </w:num>
  <w:num w:numId="9" w16cid:durableId="1264075246">
    <w:abstractNumId w:val="27"/>
  </w:num>
  <w:num w:numId="10" w16cid:durableId="145168173">
    <w:abstractNumId w:val="15"/>
  </w:num>
  <w:num w:numId="11" w16cid:durableId="1612124812">
    <w:abstractNumId w:val="3"/>
  </w:num>
  <w:num w:numId="12" w16cid:durableId="653949196">
    <w:abstractNumId w:val="67"/>
  </w:num>
  <w:num w:numId="13" w16cid:durableId="1494377139">
    <w:abstractNumId w:val="47"/>
  </w:num>
  <w:num w:numId="14" w16cid:durableId="1241986097">
    <w:abstractNumId w:val="40"/>
  </w:num>
  <w:num w:numId="15" w16cid:durableId="1999188430">
    <w:abstractNumId w:val="32"/>
  </w:num>
  <w:num w:numId="16" w16cid:durableId="1474178129">
    <w:abstractNumId w:val="69"/>
  </w:num>
  <w:num w:numId="17" w16cid:durableId="221216479">
    <w:abstractNumId w:val="11"/>
  </w:num>
  <w:num w:numId="18" w16cid:durableId="1995841468">
    <w:abstractNumId w:val="33"/>
  </w:num>
  <w:num w:numId="19" w16cid:durableId="766652286">
    <w:abstractNumId w:val="75"/>
  </w:num>
  <w:num w:numId="20" w16cid:durableId="704255284">
    <w:abstractNumId w:val="37"/>
  </w:num>
  <w:num w:numId="21" w16cid:durableId="802237599">
    <w:abstractNumId w:val="56"/>
  </w:num>
  <w:num w:numId="22" w16cid:durableId="1747265480">
    <w:abstractNumId w:val="72"/>
  </w:num>
  <w:num w:numId="23" w16cid:durableId="1668287246">
    <w:abstractNumId w:val="23"/>
  </w:num>
  <w:num w:numId="24" w16cid:durableId="58679393">
    <w:abstractNumId w:val="66"/>
  </w:num>
  <w:num w:numId="25" w16cid:durableId="439255025">
    <w:abstractNumId w:val="26"/>
  </w:num>
  <w:num w:numId="26" w16cid:durableId="1755054118">
    <w:abstractNumId w:val="55"/>
  </w:num>
  <w:num w:numId="27" w16cid:durableId="1825660376">
    <w:abstractNumId w:val="28"/>
  </w:num>
  <w:num w:numId="28" w16cid:durableId="1689134148">
    <w:abstractNumId w:val="25"/>
  </w:num>
  <w:num w:numId="29" w16cid:durableId="2091583072">
    <w:abstractNumId w:val="83"/>
  </w:num>
  <w:num w:numId="30" w16cid:durableId="866942223">
    <w:abstractNumId w:val="19"/>
  </w:num>
  <w:num w:numId="31" w16cid:durableId="1802185645">
    <w:abstractNumId w:val="5"/>
  </w:num>
  <w:num w:numId="32" w16cid:durableId="1028095188">
    <w:abstractNumId w:val="31"/>
  </w:num>
  <w:num w:numId="33" w16cid:durableId="432363405">
    <w:abstractNumId w:val="34"/>
  </w:num>
  <w:num w:numId="34" w16cid:durableId="244189222">
    <w:abstractNumId w:val="45"/>
  </w:num>
  <w:num w:numId="35" w16cid:durableId="549339134">
    <w:abstractNumId w:val="8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179463669">
    <w:abstractNumId w:val="81"/>
  </w:num>
  <w:num w:numId="37" w16cid:durableId="2110153649">
    <w:abstractNumId w:val="0"/>
  </w:num>
  <w:num w:numId="38" w16cid:durableId="1012143677">
    <w:abstractNumId w:val="79"/>
  </w:num>
  <w:num w:numId="39" w16cid:durableId="1403989769">
    <w:abstractNumId w:val="51"/>
  </w:num>
  <w:num w:numId="40" w16cid:durableId="701175416">
    <w:abstractNumId w:val="63"/>
  </w:num>
  <w:num w:numId="41" w16cid:durableId="851070785">
    <w:abstractNumId w:val="82"/>
  </w:num>
  <w:num w:numId="42" w16cid:durableId="1807775152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330983604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531453542">
    <w:abstractNumId w:val="7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9987727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75146715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562956438">
    <w:abstractNumId w:val="13"/>
  </w:num>
  <w:num w:numId="48" w16cid:durableId="557058621">
    <w:abstractNumId w:val="60"/>
  </w:num>
  <w:num w:numId="49" w16cid:durableId="116416016">
    <w:abstractNumId w:val="2"/>
  </w:num>
  <w:num w:numId="50" w16cid:durableId="1365206325">
    <w:abstractNumId w:val="46"/>
  </w:num>
  <w:num w:numId="51" w16cid:durableId="1744794448">
    <w:abstractNumId w:val="53"/>
  </w:num>
  <w:num w:numId="52" w16cid:durableId="575942120">
    <w:abstractNumId w:val="22"/>
  </w:num>
  <w:num w:numId="53" w16cid:durableId="1341935095">
    <w:abstractNumId w:val="14"/>
  </w:num>
  <w:num w:numId="54" w16cid:durableId="958991148">
    <w:abstractNumId w:val="43"/>
  </w:num>
  <w:num w:numId="55" w16cid:durableId="1230580763">
    <w:abstractNumId w:val="8"/>
  </w:num>
  <w:num w:numId="56" w16cid:durableId="1119450914">
    <w:abstractNumId w:val="39"/>
  </w:num>
  <w:num w:numId="57" w16cid:durableId="319384230">
    <w:abstractNumId w:val="35"/>
  </w:num>
  <w:num w:numId="58" w16cid:durableId="865607092">
    <w:abstractNumId w:val="58"/>
  </w:num>
  <w:num w:numId="59" w16cid:durableId="773131492">
    <w:abstractNumId w:val="57"/>
  </w:num>
  <w:num w:numId="60" w16cid:durableId="728305683">
    <w:abstractNumId w:val="9"/>
  </w:num>
  <w:num w:numId="61" w16cid:durableId="1233347564">
    <w:abstractNumId w:val="68"/>
  </w:num>
  <w:num w:numId="62" w16cid:durableId="277611711">
    <w:abstractNumId w:val="30"/>
  </w:num>
  <w:num w:numId="63" w16cid:durableId="1376151598">
    <w:abstractNumId w:val="85"/>
  </w:num>
  <w:num w:numId="64" w16cid:durableId="1762527643">
    <w:abstractNumId w:val="17"/>
  </w:num>
  <w:num w:numId="65" w16cid:durableId="1020817937">
    <w:abstractNumId w:val="6"/>
  </w:num>
  <w:num w:numId="66" w16cid:durableId="1187984063">
    <w:abstractNumId w:val="10"/>
  </w:num>
  <w:num w:numId="67" w16cid:durableId="257518684">
    <w:abstractNumId w:val="36"/>
  </w:num>
  <w:num w:numId="68" w16cid:durableId="1394502454">
    <w:abstractNumId w:val="42"/>
  </w:num>
  <w:num w:numId="69" w16cid:durableId="976689868">
    <w:abstractNumId w:val="24"/>
  </w:num>
  <w:num w:numId="70" w16cid:durableId="688801548">
    <w:abstractNumId w:val="76"/>
  </w:num>
  <w:num w:numId="71" w16cid:durableId="137843498">
    <w:abstractNumId w:val="65"/>
  </w:num>
  <w:num w:numId="72" w16cid:durableId="827284800">
    <w:abstractNumId w:val="86"/>
  </w:num>
  <w:num w:numId="73" w16cid:durableId="541357432">
    <w:abstractNumId w:val="4"/>
  </w:num>
  <w:num w:numId="74" w16cid:durableId="1093011793">
    <w:abstractNumId w:val="59"/>
  </w:num>
  <w:num w:numId="75" w16cid:durableId="217590651">
    <w:abstractNumId w:val="7"/>
  </w:num>
  <w:num w:numId="76" w16cid:durableId="1233081471">
    <w:abstractNumId w:val="12"/>
  </w:num>
  <w:num w:numId="77" w16cid:durableId="1507938981">
    <w:abstractNumId w:val="61"/>
  </w:num>
  <w:num w:numId="78" w16cid:durableId="1046681068">
    <w:abstractNumId w:val="62"/>
  </w:num>
  <w:num w:numId="79" w16cid:durableId="556165626">
    <w:abstractNumId w:val="80"/>
  </w:num>
  <w:num w:numId="80" w16cid:durableId="1086220647">
    <w:abstractNumId w:val="29"/>
  </w:num>
  <w:num w:numId="81" w16cid:durableId="1623732672">
    <w:abstractNumId w:val="54"/>
  </w:num>
  <w:num w:numId="82" w16cid:durableId="225994940">
    <w:abstractNumId w:val="77"/>
  </w:num>
  <w:num w:numId="83" w16cid:durableId="1766728346">
    <w:abstractNumId w:val="18"/>
  </w:num>
  <w:num w:numId="84" w16cid:durableId="988367120">
    <w:abstractNumId w:val="52"/>
  </w:num>
  <w:num w:numId="85" w16cid:durableId="768626769">
    <w:abstractNumId w:val="1"/>
  </w:num>
  <w:num w:numId="86" w16cid:durableId="1866166626">
    <w:abstractNumId w:val="64"/>
  </w:num>
  <w:num w:numId="87" w16cid:durableId="1062367363">
    <w:abstractNumId w:val="16"/>
  </w:num>
  <w:numIdMacAtCleanup w:val="8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06E6"/>
    <w:rsid w:val="00000FCC"/>
    <w:rsid w:val="0000182F"/>
    <w:rsid w:val="00002BEF"/>
    <w:rsid w:val="000050A0"/>
    <w:rsid w:val="000173E2"/>
    <w:rsid w:val="00023266"/>
    <w:rsid w:val="000255DC"/>
    <w:rsid w:val="000355F9"/>
    <w:rsid w:val="00035C24"/>
    <w:rsid w:val="0004059D"/>
    <w:rsid w:val="00041C79"/>
    <w:rsid w:val="00044085"/>
    <w:rsid w:val="00044FC9"/>
    <w:rsid w:val="000459B6"/>
    <w:rsid w:val="00045EE9"/>
    <w:rsid w:val="0005021C"/>
    <w:rsid w:val="0005311A"/>
    <w:rsid w:val="0005372B"/>
    <w:rsid w:val="000562D9"/>
    <w:rsid w:val="000621EF"/>
    <w:rsid w:val="00064EEA"/>
    <w:rsid w:val="000667AF"/>
    <w:rsid w:val="0007597E"/>
    <w:rsid w:val="0008173E"/>
    <w:rsid w:val="00082AF6"/>
    <w:rsid w:val="00086F07"/>
    <w:rsid w:val="0009265D"/>
    <w:rsid w:val="0009458A"/>
    <w:rsid w:val="00094DCC"/>
    <w:rsid w:val="000A0662"/>
    <w:rsid w:val="000B0A39"/>
    <w:rsid w:val="000B5564"/>
    <w:rsid w:val="000C2660"/>
    <w:rsid w:val="000C348F"/>
    <w:rsid w:val="000C56E1"/>
    <w:rsid w:val="000C75B5"/>
    <w:rsid w:val="000D0F44"/>
    <w:rsid w:val="000D1A16"/>
    <w:rsid w:val="000D49C8"/>
    <w:rsid w:val="000E3B5C"/>
    <w:rsid w:val="000E4CB2"/>
    <w:rsid w:val="000E7F95"/>
    <w:rsid w:val="000F2C93"/>
    <w:rsid w:val="000F3DA7"/>
    <w:rsid w:val="000F5C36"/>
    <w:rsid w:val="000F66E6"/>
    <w:rsid w:val="00101D4D"/>
    <w:rsid w:val="0010276E"/>
    <w:rsid w:val="00102A1A"/>
    <w:rsid w:val="00106420"/>
    <w:rsid w:val="00125752"/>
    <w:rsid w:val="0012622B"/>
    <w:rsid w:val="001264CD"/>
    <w:rsid w:val="00127184"/>
    <w:rsid w:val="00130262"/>
    <w:rsid w:val="00133467"/>
    <w:rsid w:val="00133EA0"/>
    <w:rsid w:val="00134548"/>
    <w:rsid w:val="0014007B"/>
    <w:rsid w:val="001419AC"/>
    <w:rsid w:val="00146FEC"/>
    <w:rsid w:val="00151A33"/>
    <w:rsid w:val="00155E8E"/>
    <w:rsid w:val="00157D27"/>
    <w:rsid w:val="001602AF"/>
    <w:rsid w:val="0016107A"/>
    <w:rsid w:val="00165599"/>
    <w:rsid w:val="00167A91"/>
    <w:rsid w:val="00167CB2"/>
    <w:rsid w:val="00170D57"/>
    <w:rsid w:val="0017241D"/>
    <w:rsid w:val="00172721"/>
    <w:rsid w:val="0017332C"/>
    <w:rsid w:val="001744BE"/>
    <w:rsid w:val="00175CF5"/>
    <w:rsid w:val="0017613C"/>
    <w:rsid w:val="00182D8B"/>
    <w:rsid w:val="00182DF2"/>
    <w:rsid w:val="00183F77"/>
    <w:rsid w:val="001946CA"/>
    <w:rsid w:val="0019675B"/>
    <w:rsid w:val="001968CD"/>
    <w:rsid w:val="0019694A"/>
    <w:rsid w:val="00196AC0"/>
    <w:rsid w:val="001A2F21"/>
    <w:rsid w:val="001A6ED8"/>
    <w:rsid w:val="001B035F"/>
    <w:rsid w:val="001B1060"/>
    <w:rsid w:val="001B25ED"/>
    <w:rsid w:val="001B48C1"/>
    <w:rsid w:val="001B5F7A"/>
    <w:rsid w:val="001B6804"/>
    <w:rsid w:val="001C22CE"/>
    <w:rsid w:val="001C4240"/>
    <w:rsid w:val="001C4874"/>
    <w:rsid w:val="001C4B41"/>
    <w:rsid w:val="001D032E"/>
    <w:rsid w:val="001D0DB0"/>
    <w:rsid w:val="001D59D0"/>
    <w:rsid w:val="001D796F"/>
    <w:rsid w:val="001E325D"/>
    <w:rsid w:val="001F586F"/>
    <w:rsid w:val="001F61AB"/>
    <w:rsid w:val="001F7B5A"/>
    <w:rsid w:val="00202778"/>
    <w:rsid w:val="002029EA"/>
    <w:rsid w:val="00206BB1"/>
    <w:rsid w:val="00210764"/>
    <w:rsid w:val="00213A9E"/>
    <w:rsid w:val="00217F06"/>
    <w:rsid w:val="00220320"/>
    <w:rsid w:val="00220E61"/>
    <w:rsid w:val="00221029"/>
    <w:rsid w:val="002231C2"/>
    <w:rsid w:val="00227FDD"/>
    <w:rsid w:val="0023670E"/>
    <w:rsid w:val="0024038E"/>
    <w:rsid w:val="00243EF2"/>
    <w:rsid w:val="00244DFE"/>
    <w:rsid w:val="002464DC"/>
    <w:rsid w:val="00246EA3"/>
    <w:rsid w:val="002506CB"/>
    <w:rsid w:val="00250B79"/>
    <w:rsid w:val="00252723"/>
    <w:rsid w:val="00252CF9"/>
    <w:rsid w:val="00255F79"/>
    <w:rsid w:val="00256E90"/>
    <w:rsid w:val="00257625"/>
    <w:rsid w:val="0026022A"/>
    <w:rsid w:val="00266DC0"/>
    <w:rsid w:val="0027489B"/>
    <w:rsid w:val="00276B51"/>
    <w:rsid w:val="00276E26"/>
    <w:rsid w:val="0028212A"/>
    <w:rsid w:val="0029383E"/>
    <w:rsid w:val="00293B83"/>
    <w:rsid w:val="00293E02"/>
    <w:rsid w:val="00294B57"/>
    <w:rsid w:val="00295065"/>
    <w:rsid w:val="002959DB"/>
    <w:rsid w:val="00296635"/>
    <w:rsid w:val="00297E8D"/>
    <w:rsid w:val="002A3BE8"/>
    <w:rsid w:val="002B0121"/>
    <w:rsid w:val="002B36F7"/>
    <w:rsid w:val="002B755A"/>
    <w:rsid w:val="002B7DB8"/>
    <w:rsid w:val="002C3282"/>
    <w:rsid w:val="002C58DB"/>
    <w:rsid w:val="002C71B3"/>
    <w:rsid w:val="002C72D4"/>
    <w:rsid w:val="002E03D4"/>
    <w:rsid w:val="002E4760"/>
    <w:rsid w:val="002F16BE"/>
    <w:rsid w:val="002F40BE"/>
    <w:rsid w:val="002F691E"/>
    <w:rsid w:val="00302509"/>
    <w:rsid w:val="00304AD3"/>
    <w:rsid w:val="00304DEA"/>
    <w:rsid w:val="00304F91"/>
    <w:rsid w:val="0030786B"/>
    <w:rsid w:val="00311F60"/>
    <w:rsid w:val="00314119"/>
    <w:rsid w:val="0031685D"/>
    <w:rsid w:val="003200CE"/>
    <w:rsid w:val="00341935"/>
    <w:rsid w:val="00342978"/>
    <w:rsid w:val="003438AD"/>
    <w:rsid w:val="0034733E"/>
    <w:rsid w:val="00352745"/>
    <w:rsid w:val="003604C2"/>
    <w:rsid w:val="003619B2"/>
    <w:rsid w:val="003638D1"/>
    <w:rsid w:val="00365429"/>
    <w:rsid w:val="0039160B"/>
    <w:rsid w:val="0039527B"/>
    <w:rsid w:val="003979B8"/>
    <w:rsid w:val="00397D59"/>
    <w:rsid w:val="003A697A"/>
    <w:rsid w:val="003B326E"/>
    <w:rsid w:val="003B4D21"/>
    <w:rsid w:val="003B68B1"/>
    <w:rsid w:val="003C0719"/>
    <w:rsid w:val="003C25B5"/>
    <w:rsid w:val="003C2E3A"/>
    <w:rsid w:val="003D01A1"/>
    <w:rsid w:val="003D01E5"/>
    <w:rsid w:val="003D10FA"/>
    <w:rsid w:val="003D3847"/>
    <w:rsid w:val="003D666B"/>
    <w:rsid w:val="003E0F80"/>
    <w:rsid w:val="003E3F07"/>
    <w:rsid w:val="003F04B7"/>
    <w:rsid w:val="003F703E"/>
    <w:rsid w:val="004005C1"/>
    <w:rsid w:val="004005FB"/>
    <w:rsid w:val="00404602"/>
    <w:rsid w:val="00410D0A"/>
    <w:rsid w:val="00411F6F"/>
    <w:rsid w:val="004124FB"/>
    <w:rsid w:val="00416329"/>
    <w:rsid w:val="004228EB"/>
    <w:rsid w:val="0042295B"/>
    <w:rsid w:val="00422D07"/>
    <w:rsid w:val="004344FE"/>
    <w:rsid w:val="00435F29"/>
    <w:rsid w:val="004373A6"/>
    <w:rsid w:val="00443451"/>
    <w:rsid w:val="004459C5"/>
    <w:rsid w:val="004474FF"/>
    <w:rsid w:val="00452BDD"/>
    <w:rsid w:val="004679B7"/>
    <w:rsid w:val="004704B6"/>
    <w:rsid w:val="00471CB2"/>
    <w:rsid w:val="00476595"/>
    <w:rsid w:val="00480798"/>
    <w:rsid w:val="004808D7"/>
    <w:rsid w:val="00480C5E"/>
    <w:rsid w:val="004821AF"/>
    <w:rsid w:val="00491631"/>
    <w:rsid w:val="0049209D"/>
    <w:rsid w:val="00496132"/>
    <w:rsid w:val="004971F0"/>
    <w:rsid w:val="004A0F5B"/>
    <w:rsid w:val="004A1865"/>
    <w:rsid w:val="004A1C84"/>
    <w:rsid w:val="004A601D"/>
    <w:rsid w:val="004B3703"/>
    <w:rsid w:val="004B500E"/>
    <w:rsid w:val="004B6C3F"/>
    <w:rsid w:val="004B7E44"/>
    <w:rsid w:val="004C5EC8"/>
    <w:rsid w:val="004C6291"/>
    <w:rsid w:val="004D0EC2"/>
    <w:rsid w:val="004D2F3B"/>
    <w:rsid w:val="004D5252"/>
    <w:rsid w:val="004D632A"/>
    <w:rsid w:val="004E0C4C"/>
    <w:rsid w:val="004E1839"/>
    <w:rsid w:val="004E35B4"/>
    <w:rsid w:val="004E3D7E"/>
    <w:rsid w:val="004E671F"/>
    <w:rsid w:val="004F0AC2"/>
    <w:rsid w:val="004F0EC8"/>
    <w:rsid w:val="004F113B"/>
    <w:rsid w:val="004F2B86"/>
    <w:rsid w:val="004F3794"/>
    <w:rsid w:val="004F5B8E"/>
    <w:rsid w:val="0050636D"/>
    <w:rsid w:val="00522935"/>
    <w:rsid w:val="00523A88"/>
    <w:rsid w:val="005264BE"/>
    <w:rsid w:val="005309D3"/>
    <w:rsid w:val="005373A9"/>
    <w:rsid w:val="00545040"/>
    <w:rsid w:val="0054641E"/>
    <w:rsid w:val="00546B6C"/>
    <w:rsid w:val="005526F7"/>
    <w:rsid w:val="00552E5E"/>
    <w:rsid w:val="00553503"/>
    <w:rsid w:val="0056236D"/>
    <w:rsid w:val="00563C27"/>
    <w:rsid w:val="00563C52"/>
    <w:rsid w:val="005721A4"/>
    <w:rsid w:val="00572BD8"/>
    <w:rsid w:val="00576480"/>
    <w:rsid w:val="005819C1"/>
    <w:rsid w:val="00590265"/>
    <w:rsid w:val="005939D3"/>
    <w:rsid w:val="00597BE1"/>
    <w:rsid w:val="005A298A"/>
    <w:rsid w:val="005A718F"/>
    <w:rsid w:val="005A7D1D"/>
    <w:rsid w:val="005B114C"/>
    <w:rsid w:val="005B1EA1"/>
    <w:rsid w:val="005B2E42"/>
    <w:rsid w:val="005B439D"/>
    <w:rsid w:val="005C5078"/>
    <w:rsid w:val="005C735A"/>
    <w:rsid w:val="005D0DC2"/>
    <w:rsid w:val="005D180F"/>
    <w:rsid w:val="005D515D"/>
    <w:rsid w:val="005D7557"/>
    <w:rsid w:val="005E1DA3"/>
    <w:rsid w:val="005E562A"/>
    <w:rsid w:val="005F0CE6"/>
    <w:rsid w:val="005F130A"/>
    <w:rsid w:val="005F49D5"/>
    <w:rsid w:val="005F51FE"/>
    <w:rsid w:val="005F79B9"/>
    <w:rsid w:val="00600582"/>
    <w:rsid w:val="00600A34"/>
    <w:rsid w:val="0060402C"/>
    <w:rsid w:val="006055F7"/>
    <w:rsid w:val="006070F3"/>
    <w:rsid w:val="00607793"/>
    <w:rsid w:val="006147F9"/>
    <w:rsid w:val="00616E71"/>
    <w:rsid w:val="00622BB8"/>
    <w:rsid w:val="00623EB3"/>
    <w:rsid w:val="00626FDB"/>
    <w:rsid w:val="0063105F"/>
    <w:rsid w:val="00631F66"/>
    <w:rsid w:val="00635930"/>
    <w:rsid w:val="006510B6"/>
    <w:rsid w:val="006519F0"/>
    <w:rsid w:val="0066489D"/>
    <w:rsid w:val="00665A18"/>
    <w:rsid w:val="00674629"/>
    <w:rsid w:val="006746AF"/>
    <w:rsid w:val="00680219"/>
    <w:rsid w:val="00680635"/>
    <w:rsid w:val="006835AC"/>
    <w:rsid w:val="00683BCB"/>
    <w:rsid w:val="00685FDC"/>
    <w:rsid w:val="00692D02"/>
    <w:rsid w:val="00693C9F"/>
    <w:rsid w:val="00694CE7"/>
    <w:rsid w:val="00696C5A"/>
    <w:rsid w:val="006A06BE"/>
    <w:rsid w:val="006A0C6C"/>
    <w:rsid w:val="006A2BFF"/>
    <w:rsid w:val="006A3CE7"/>
    <w:rsid w:val="006A50EC"/>
    <w:rsid w:val="006A5A5A"/>
    <w:rsid w:val="006A654E"/>
    <w:rsid w:val="006B0370"/>
    <w:rsid w:val="006B3737"/>
    <w:rsid w:val="006B52DF"/>
    <w:rsid w:val="006C0969"/>
    <w:rsid w:val="006C1C88"/>
    <w:rsid w:val="006C32C3"/>
    <w:rsid w:val="006D2DC3"/>
    <w:rsid w:val="006D3FF6"/>
    <w:rsid w:val="006D7F32"/>
    <w:rsid w:val="006E0DFD"/>
    <w:rsid w:val="006E150E"/>
    <w:rsid w:val="006E1D62"/>
    <w:rsid w:val="006E5470"/>
    <w:rsid w:val="006F04FB"/>
    <w:rsid w:val="006F79BF"/>
    <w:rsid w:val="0070133E"/>
    <w:rsid w:val="00703118"/>
    <w:rsid w:val="007050CC"/>
    <w:rsid w:val="00713B14"/>
    <w:rsid w:val="0071721A"/>
    <w:rsid w:val="00724B42"/>
    <w:rsid w:val="00731D06"/>
    <w:rsid w:val="00732703"/>
    <w:rsid w:val="00734990"/>
    <w:rsid w:val="00735D35"/>
    <w:rsid w:val="00740695"/>
    <w:rsid w:val="00741BD6"/>
    <w:rsid w:val="00744D71"/>
    <w:rsid w:val="00746CD9"/>
    <w:rsid w:val="00747464"/>
    <w:rsid w:val="00747AFB"/>
    <w:rsid w:val="00747E04"/>
    <w:rsid w:val="007516CF"/>
    <w:rsid w:val="00751CFA"/>
    <w:rsid w:val="007531C6"/>
    <w:rsid w:val="00754C45"/>
    <w:rsid w:val="007568B1"/>
    <w:rsid w:val="007625E3"/>
    <w:rsid w:val="00763D69"/>
    <w:rsid w:val="00763EAB"/>
    <w:rsid w:val="00772A7D"/>
    <w:rsid w:val="00776011"/>
    <w:rsid w:val="00780B93"/>
    <w:rsid w:val="00786E54"/>
    <w:rsid w:val="00786F07"/>
    <w:rsid w:val="007962B2"/>
    <w:rsid w:val="00796393"/>
    <w:rsid w:val="00797BC0"/>
    <w:rsid w:val="007A0C1A"/>
    <w:rsid w:val="007B7F34"/>
    <w:rsid w:val="007D2BBB"/>
    <w:rsid w:val="007E40DD"/>
    <w:rsid w:val="007E6CDB"/>
    <w:rsid w:val="007E70E2"/>
    <w:rsid w:val="007E73AD"/>
    <w:rsid w:val="007F0E06"/>
    <w:rsid w:val="007F4940"/>
    <w:rsid w:val="00800E3B"/>
    <w:rsid w:val="00804208"/>
    <w:rsid w:val="0080701E"/>
    <w:rsid w:val="008139F8"/>
    <w:rsid w:val="008174F0"/>
    <w:rsid w:val="00817D55"/>
    <w:rsid w:val="00823F82"/>
    <w:rsid w:val="0082676D"/>
    <w:rsid w:val="00827C09"/>
    <w:rsid w:val="008326DD"/>
    <w:rsid w:val="00843264"/>
    <w:rsid w:val="00844C46"/>
    <w:rsid w:val="00845066"/>
    <w:rsid w:val="00847F46"/>
    <w:rsid w:val="00850826"/>
    <w:rsid w:val="00850CBF"/>
    <w:rsid w:val="00862942"/>
    <w:rsid w:val="0086585B"/>
    <w:rsid w:val="00870271"/>
    <w:rsid w:val="00883FC1"/>
    <w:rsid w:val="00890849"/>
    <w:rsid w:val="00891D6D"/>
    <w:rsid w:val="00893915"/>
    <w:rsid w:val="00896753"/>
    <w:rsid w:val="008A03CD"/>
    <w:rsid w:val="008B0767"/>
    <w:rsid w:val="008B33BC"/>
    <w:rsid w:val="008C0C0D"/>
    <w:rsid w:val="008C0F8A"/>
    <w:rsid w:val="008C51AD"/>
    <w:rsid w:val="008C5961"/>
    <w:rsid w:val="008D0F49"/>
    <w:rsid w:val="008F5096"/>
    <w:rsid w:val="008F6E40"/>
    <w:rsid w:val="009004A8"/>
    <w:rsid w:val="00900E38"/>
    <w:rsid w:val="009120E9"/>
    <w:rsid w:val="0091217C"/>
    <w:rsid w:val="00920FC9"/>
    <w:rsid w:val="009210F5"/>
    <w:rsid w:val="00926242"/>
    <w:rsid w:val="009339F5"/>
    <w:rsid w:val="0094346E"/>
    <w:rsid w:val="0094451B"/>
    <w:rsid w:val="00945900"/>
    <w:rsid w:val="0094750E"/>
    <w:rsid w:val="00951DBB"/>
    <w:rsid w:val="00954312"/>
    <w:rsid w:val="00957CFB"/>
    <w:rsid w:val="00964A93"/>
    <w:rsid w:val="00964EDB"/>
    <w:rsid w:val="00970ED9"/>
    <w:rsid w:val="00977885"/>
    <w:rsid w:val="00980DFF"/>
    <w:rsid w:val="00986CEC"/>
    <w:rsid w:val="0098752C"/>
    <w:rsid w:val="00990C91"/>
    <w:rsid w:val="009912C5"/>
    <w:rsid w:val="009952A5"/>
    <w:rsid w:val="009A1639"/>
    <w:rsid w:val="009A1C3C"/>
    <w:rsid w:val="009A4EDE"/>
    <w:rsid w:val="009A5AD1"/>
    <w:rsid w:val="009B6280"/>
    <w:rsid w:val="009C2191"/>
    <w:rsid w:val="009C396C"/>
    <w:rsid w:val="009C5688"/>
    <w:rsid w:val="009D239F"/>
    <w:rsid w:val="009D29CF"/>
    <w:rsid w:val="009D2C9C"/>
    <w:rsid w:val="009D47BB"/>
    <w:rsid w:val="009D5468"/>
    <w:rsid w:val="009D584C"/>
    <w:rsid w:val="009D7A22"/>
    <w:rsid w:val="009E16A6"/>
    <w:rsid w:val="009E5855"/>
    <w:rsid w:val="009E5C82"/>
    <w:rsid w:val="009E7843"/>
    <w:rsid w:val="009F6833"/>
    <w:rsid w:val="009F7C04"/>
    <w:rsid w:val="00A0605A"/>
    <w:rsid w:val="00A06107"/>
    <w:rsid w:val="00A06165"/>
    <w:rsid w:val="00A14E0E"/>
    <w:rsid w:val="00A16409"/>
    <w:rsid w:val="00A20DB2"/>
    <w:rsid w:val="00A30CE0"/>
    <w:rsid w:val="00A407FC"/>
    <w:rsid w:val="00A41F58"/>
    <w:rsid w:val="00A42442"/>
    <w:rsid w:val="00A46B30"/>
    <w:rsid w:val="00A53B08"/>
    <w:rsid w:val="00A56C2D"/>
    <w:rsid w:val="00A57923"/>
    <w:rsid w:val="00A60B82"/>
    <w:rsid w:val="00A62969"/>
    <w:rsid w:val="00A62FAC"/>
    <w:rsid w:val="00A64C8B"/>
    <w:rsid w:val="00A670B0"/>
    <w:rsid w:val="00A762A8"/>
    <w:rsid w:val="00A81596"/>
    <w:rsid w:val="00A84AAC"/>
    <w:rsid w:val="00A852A0"/>
    <w:rsid w:val="00A85FDE"/>
    <w:rsid w:val="00A86804"/>
    <w:rsid w:val="00A878A4"/>
    <w:rsid w:val="00A9756B"/>
    <w:rsid w:val="00AA2483"/>
    <w:rsid w:val="00AA6038"/>
    <w:rsid w:val="00AA68C4"/>
    <w:rsid w:val="00AB3660"/>
    <w:rsid w:val="00AB670E"/>
    <w:rsid w:val="00AC1071"/>
    <w:rsid w:val="00AC4567"/>
    <w:rsid w:val="00AD5AC9"/>
    <w:rsid w:val="00AD635B"/>
    <w:rsid w:val="00AE6962"/>
    <w:rsid w:val="00AF1795"/>
    <w:rsid w:val="00AF3938"/>
    <w:rsid w:val="00AF5EAD"/>
    <w:rsid w:val="00AF6DA5"/>
    <w:rsid w:val="00B01D99"/>
    <w:rsid w:val="00B0266D"/>
    <w:rsid w:val="00B0316F"/>
    <w:rsid w:val="00B047CF"/>
    <w:rsid w:val="00B05548"/>
    <w:rsid w:val="00B1063F"/>
    <w:rsid w:val="00B1252D"/>
    <w:rsid w:val="00B17B99"/>
    <w:rsid w:val="00B32B03"/>
    <w:rsid w:val="00B36E99"/>
    <w:rsid w:val="00B406FE"/>
    <w:rsid w:val="00B444DD"/>
    <w:rsid w:val="00B5420A"/>
    <w:rsid w:val="00B572B4"/>
    <w:rsid w:val="00B617A8"/>
    <w:rsid w:val="00B658F5"/>
    <w:rsid w:val="00B6622D"/>
    <w:rsid w:val="00B66FF6"/>
    <w:rsid w:val="00B7046C"/>
    <w:rsid w:val="00B7117B"/>
    <w:rsid w:val="00B72F64"/>
    <w:rsid w:val="00B80E0F"/>
    <w:rsid w:val="00B90331"/>
    <w:rsid w:val="00B9498A"/>
    <w:rsid w:val="00BA5922"/>
    <w:rsid w:val="00BB60EA"/>
    <w:rsid w:val="00BC33A1"/>
    <w:rsid w:val="00BC44A4"/>
    <w:rsid w:val="00BC4781"/>
    <w:rsid w:val="00BC479B"/>
    <w:rsid w:val="00BC6E5F"/>
    <w:rsid w:val="00BD40FE"/>
    <w:rsid w:val="00BD738A"/>
    <w:rsid w:val="00BE3153"/>
    <w:rsid w:val="00BE4801"/>
    <w:rsid w:val="00BF4A60"/>
    <w:rsid w:val="00BF4F4A"/>
    <w:rsid w:val="00BF5387"/>
    <w:rsid w:val="00BF5C38"/>
    <w:rsid w:val="00C01C38"/>
    <w:rsid w:val="00C06AF4"/>
    <w:rsid w:val="00C070FE"/>
    <w:rsid w:val="00C1139D"/>
    <w:rsid w:val="00C215FB"/>
    <w:rsid w:val="00C21BFC"/>
    <w:rsid w:val="00C2735A"/>
    <w:rsid w:val="00C27FF3"/>
    <w:rsid w:val="00C315FF"/>
    <w:rsid w:val="00C34B72"/>
    <w:rsid w:val="00C40512"/>
    <w:rsid w:val="00C475C7"/>
    <w:rsid w:val="00C50F98"/>
    <w:rsid w:val="00C55A1A"/>
    <w:rsid w:val="00C619FA"/>
    <w:rsid w:val="00C61E9D"/>
    <w:rsid w:val="00C62A73"/>
    <w:rsid w:val="00C64090"/>
    <w:rsid w:val="00C70235"/>
    <w:rsid w:val="00C717B3"/>
    <w:rsid w:val="00C747F1"/>
    <w:rsid w:val="00C74AC7"/>
    <w:rsid w:val="00C75795"/>
    <w:rsid w:val="00C77D14"/>
    <w:rsid w:val="00C85CC8"/>
    <w:rsid w:val="00C96CB2"/>
    <w:rsid w:val="00CA0977"/>
    <w:rsid w:val="00CA3A5C"/>
    <w:rsid w:val="00CA4693"/>
    <w:rsid w:val="00CB4168"/>
    <w:rsid w:val="00CC5BB9"/>
    <w:rsid w:val="00CC5F67"/>
    <w:rsid w:val="00CC6505"/>
    <w:rsid w:val="00CC7463"/>
    <w:rsid w:val="00CD1092"/>
    <w:rsid w:val="00CD30F8"/>
    <w:rsid w:val="00CD3BBC"/>
    <w:rsid w:val="00CD4CB2"/>
    <w:rsid w:val="00CE0421"/>
    <w:rsid w:val="00CE042E"/>
    <w:rsid w:val="00CF0AAF"/>
    <w:rsid w:val="00CF157B"/>
    <w:rsid w:val="00D038A4"/>
    <w:rsid w:val="00D10DBE"/>
    <w:rsid w:val="00D11262"/>
    <w:rsid w:val="00D13993"/>
    <w:rsid w:val="00D13BC5"/>
    <w:rsid w:val="00D14486"/>
    <w:rsid w:val="00D22148"/>
    <w:rsid w:val="00D22A8A"/>
    <w:rsid w:val="00D24224"/>
    <w:rsid w:val="00D24C42"/>
    <w:rsid w:val="00D25E51"/>
    <w:rsid w:val="00D33E65"/>
    <w:rsid w:val="00D35B8F"/>
    <w:rsid w:val="00D36C8F"/>
    <w:rsid w:val="00D422AF"/>
    <w:rsid w:val="00D461DE"/>
    <w:rsid w:val="00D475FB"/>
    <w:rsid w:val="00D51AD5"/>
    <w:rsid w:val="00D51CCF"/>
    <w:rsid w:val="00D521C9"/>
    <w:rsid w:val="00D54B9E"/>
    <w:rsid w:val="00D56F59"/>
    <w:rsid w:val="00D60F0F"/>
    <w:rsid w:val="00D7221D"/>
    <w:rsid w:val="00D74546"/>
    <w:rsid w:val="00D7470B"/>
    <w:rsid w:val="00D754E9"/>
    <w:rsid w:val="00D806E6"/>
    <w:rsid w:val="00D86D95"/>
    <w:rsid w:val="00D918CD"/>
    <w:rsid w:val="00D92847"/>
    <w:rsid w:val="00D92D0B"/>
    <w:rsid w:val="00D93EAE"/>
    <w:rsid w:val="00D96801"/>
    <w:rsid w:val="00DA1DF5"/>
    <w:rsid w:val="00DA3111"/>
    <w:rsid w:val="00DA40F0"/>
    <w:rsid w:val="00DB0F3B"/>
    <w:rsid w:val="00DB26A7"/>
    <w:rsid w:val="00DB43C7"/>
    <w:rsid w:val="00DB5226"/>
    <w:rsid w:val="00DB549E"/>
    <w:rsid w:val="00DB76DB"/>
    <w:rsid w:val="00DB7CB8"/>
    <w:rsid w:val="00DC63CF"/>
    <w:rsid w:val="00DD05BB"/>
    <w:rsid w:val="00DE220F"/>
    <w:rsid w:val="00DE364C"/>
    <w:rsid w:val="00DE42E3"/>
    <w:rsid w:val="00DE59AB"/>
    <w:rsid w:val="00DE73A3"/>
    <w:rsid w:val="00DE7ECD"/>
    <w:rsid w:val="00DF19E8"/>
    <w:rsid w:val="00DF4F64"/>
    <w:rsid w:val="00E004C3"/>
    <w:rsid w:val="00E00F68"/>
    <w:rsid w:val="00E023EE"/>
    <w:rsid w:val="00E063B5"/>
    <w:rsid w:val="00E10CBF"/>
    <w:rsid w:val="00E132F5"/>
    <w:rsid w:val="00E15661"/>
    <w:rsid w:val="00E1774E"/>
    <w:rsid w:val="00E262B4"/>
    <w:rsid w:val="00E26B5B"/>
    <w:rsid w:val="00E31A6C"/>
    <w:rsid w:val="00E3579B"/>
    <w:rsid w:val="00E37594"/>
    <w:rsid w:val="00E42C6C"/>
    <w:rsid w:val="00E45A00"/>
    <w:rsid w:val="00E51515"/>
    <w:rsid w:val="00E51651"/>
    <w:rsid w:val="00E54862"/>
    <w:rsid w:val="00E57EA5"/>
    <w:rsid w:val="00E70C30"/>
    <w:rsid w:val="00E71492"/>
    <w:rsid w:val="00E76CAD"/>
    <w:rsid w:val="00E831D1"/>
    <w:rsid w:val="00E84923"/>
    <w:rsid w:val="00E85698"/>
    <w:rsid w:val="00E9289D"/>
    <w:rsid w:val="00E93AB9"/>
    <w:rsid w:val="00E94B5F"/>
    <w:rsid w:val="00EA2A56"/>
    <w:rsid w:val="00EA43A9"/>
    <w:rsid w:val="00EB0DBC"/>
    <w:rsid w:val="00EC19B6"/>
    <w:rsid w:val="00EC6CBB"/>
    <w:rsid w:val="00EC7981"/>
    <w:rsid w:val="00ED176E"/>
    <w:rsid w:val="00ED36AD"/>
    <w:rsid w:val="00EE1338"/>
    <w:rsid w:val="00EE196A"/>
    <w:rsid w:val="00EE2C5A"/>
    <w:rsid w:val="00EF2207"/>
    <w:rsid w:val="00F03FEC"/>
    <w:rsid w:val="00F04C33"/>
    <w:rsid w:val="00F04D15"/>
    <w:rsid w:val="00F04F11"/>
    <w:rsid w:val="00F107A0"/>
    <w:rsid w:val="00F156C0"/>
    <w:rsid w:val="00F157AB"/>
    <w:rsid w:val="00F20514"/>
    <w:rsid w:val="00F21494"/>
    <w:rsid w:val="00F2202B"/>
    <w:rsid w:val="00F244F8"/>
    <w:rsid w:val="00F25A4D"/>
    <w:rsid w:val="00F320AB"/>
    <w:rsid w:val="00F36250"/>
    <w:rsid w:val="00F405AD"/>
    <w:rsid w:val="00F45390"/>
    <w:rsid w:val="00F45CA5"/>
    <w:rsid w:val="00F53036"/>
    <w:rsid w:val="00F54419"/>
    <w:rsid w:val="00F63330"/>
    <w:rsid w:val="00F63934"/>
    <w:rsid w:val="00F6566D"/>
    <w:rsid w:val="00F67E76"/>
    <w:rsid w:val="00F7046A"/>
    <w:rsid w:val="00F7774D"/>
    <w:rsid w:val="00F80FF0"/>
    <w:rsid w:val="00F85DBE"/>
    <w:rsid w:val="00F87A77"/>
    <w:rsid w:val="00F90792"/>
    <w:rsid w:val="00FA79B5"/>
    <w:rsid w:val="00FB303E"/>
    <w:rsid w:val="00FC277E"/>
    <w:rsid w:val="00FC5C47"/>
    <w:rsid w:val="00FC6448"/>
    <w:rsid w:val="00FE0D32"/>
    <w:rsid w:val="00FE3A3E"/>
    <w:rsid w:val="00FE3FC0"/>
    <w:rsid w:val="00FE5F53"/>
    <w:rsid w:val="00FF3815"/>
    <w:rsid w:val="00FF43AE"/>
    <w:rsid w:val="00FF5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B1B6495"/>
  <w15:chartTrackingRefBased/>
  <w15:docId w15:val="{B89A4A85-A47B-4B7D-AA8D-A6E68ED4FC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18"/>
        <w:szCs w:val="1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2" w:unhideWhenUsed="1" w:qFormat="1"/>
    <w:lsdException w:name="heading 5" w:semiHidden="1" w:uiPriority="2" w:unhideWhenUsed="1" w:qFormat="1"/>
    <w:lsdException w:name="heading 6" w:semiHidden="1" w:uiPriority="2" w:unhideWhenUsed="1" w:qFormat="1"/>
    <w:lsdException w:name="heading 7" w:semiHidden="1" w:uiPriority="2" w:unhideWhenUsed="1" w:qFormat="1"/>
    <w:lsdException w:name="heading 8" w:semiHidden="1" w:uiPriority="2" w:unhideWhenUsed="1" w:qFormat="1"/>
    <w:lsdException w:name="heading 9" w:semiHidden="1" w:uiPriority="2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" w:unhideWhenUsed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iPriority="0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7E44"/>
    <w:pPr>
      <w:spacing w:after="0"/>
    </w:pPr>
    <w:rPr>
      <w:rFonts w:eastAsiaTheme="minorEastAsia"/>
      <w:color w:val="FFFFFF" w:themeColor="background1"/>
      <w:sz w:val="28"/>
      <w:szCs w:val="22"/>
    </w:rPr>
  </w:style>
  <w:style w:type="paragraph" w:styleId="Heading1">
    <w:name w:val="heading 1"/>
    <w:basedOn w:val="Normal"/>
    <w:link w:val="Heading1Char"/>
    <w:uiPriority w:val="9"/>
    <w:qFormat/>
    <w:rsid w:val="004B7E44"/>
    <w:pPr>
      <w:keepNext/>
      <w:outlineLvl w:val="0"/>
    </w:pPr>
    <w:rPr>
      <w:rFonts w:asciiTheme="majorHAnsi" w:eastAsia="Times New Roman" w:hAnsiTheme="majorHAnsi" w:cs="Times New Roman"/>
      <w:b/>
      <w:sz w:val="48"/>
      <w:szCs w:val="24"/>
    </w:rPr>
  </w:style>
  <w:style w:type="paragraph" w:styleId="Heading2">
    <w:name w:val="heading 2"/>
    <w:basedOn w:val="Normal"/>
    <w:link w:val="Heading2Char"/>
    <w:uiPriority w:val="9"/>
    <w:unhideWhenUsed/>
    <w:qFormat/>
    <w:rsid w:val="004B7E44"/>
    <w:pPr>
      <w:keepNext/>
      <w:spacing w:line="240" w:lineRule="auto"/>
      <w:outlineLvl w:val="1"/>
    </w:pPr>
    <w:rPr>
      <w:rFonts w:asciiTheme="majorHAnsi" w:eastAsia="Times New Roman" w:hAnsiTheme="majorHAnsi" w:cs="Times New Roman"/>
      <w:b/>
      <w:color w:val="auto"/>
      <w:sz w:val="52"/>
    </w:rPr>
  </w:style>
  <w:style w:type="paragraph" w:styleId="Heading3">
    <w:name w:val="heading 3"/>
    <w:basedOn w:val="Normal"/>
    <w:link w:val="Heading3Char"/>
    <w:uiPriority w:val="9"/>
    <w:unhideWhenUsed/>
    <w:qFormat/>
    <w:rsid w:val="004B7E44"/>
    <w:pPr>
      <w:spacing w:line="240" w:lineRule="auto"/>
      <w:outlineLvl w:val="2"/>
    </w:pPr>
    <w:rPr>
      <w:rFonts w:asciiTheme="majorHAnsi" w:eastAsia="Times New Roman" w:hAnsiTheme="majorHAnsi" w:cs="Times New Roman"/>
      <w:i/>
      <w:color w:val="auto"/>
      <w:sz w:val="24"/>
    </w:rPr>
  </w:style>
  <w:style w:type="paragraph" w:styleId="Heading4">
    <w:name w:val="heading 4"/>
    <w:basedOn w:val="Normal"/>
    <w:link w:val="Heading4Char"/>
    <w:uiPriority w:val="2"/>
    <w:unhideWhenUsed/>
    <w:qFormat/>
    <w:rsid w:val="004B7E44"/>
    <w:pPr>
      <w:keepNext/>
      <w:keepLines/>
      <w:spacing w:before="240" w:after="40" w:line="240" w:lineRule="auto"/>
      <w:outlineLvl w:val="3"/>
    </w:pPr>
    <w:rPr>
      <w:rFonts w:eastAsia="Times New Roman" w:cs="Times New Roman"/>
      <w:b/>
      <w:caps/>
      <w:color w:val="000000" w:themeColor="text1"/>
      <w:spacing w:val="20"/>
      <w:kern w:val="28"/>
      <w:sz w:val="24"/>
    </w:rPr>
  </w:style>
  <w:style w:type="paragraph" w:styleId="Heading5">
    <w:name w:val="heading 5"/>
    <w:basedOn w:val="Normal"/>
    <w:next w:val="Normal"/>
    <w:link w:val="Heading5Char"/>
    <w:uiPriority w:val="2"/>
    <w:semiHidden/>
    <w:unhideWhenUsed/>
    <w:qFormat/>
    <w:rsid w:val="005A718F"/>
    <w:pPr>
      <w:keepNext/>
      <w:keepLines/>
      <w:spacing w:line="240" w:lineRule="atLeast"/>
      <w:ind w:left="1440"/>
      <w:outlineLvl w:val="4"/>
    </w:pPr>
    <w:rPr>
      <w:rFonts w:eastAsia="Times New Roman" w:cs="Times New Roman"/>
      <w:spacing w:val="-4"/>
      <w:kern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B7E44"/>
    <w:rPr>
      <w:rFonts w:asciiTheme="majorHAnsi" w:eastAsia="Times New Roman" w:hAnsiTheme="majorHAnsi" w:cs="Times New Roman"/>
      <w:b/>
      <w:color w:val="FFFFFF" w:themeColor="background1"/>
      <w:sz w:val="48"/>
      <w:szCs w:val="24"/>
    </w:rPr>
  </w:style>
  <w:style w:type="paragraph" w:styleId="Title">
    <w:name w:val="Title"/>
    <w:basedOn w:val="Normal"/>
    <w:link w:val="TitleChar"/>
    <w:uiPriority w:val="1"/>
    <w:qFormat/>
    <w:rsid w:val="004B7E44"/>
    <w:pPr>
      <w:spacing w:line="240" w:lineRule="auto"/>
      <w:contextualSpacing/>
    </w:pPr>
    <w:rPr>
      <w:rFonts w:asciiTheme="majorHAnsi" w:eastAsia="Times New Roman" w:hAnsiTheme="majorHAnsi" w:cs="Times New Roman"/>
      <w:b/>
      <w:caps/>
      <w:sz w:val="100"/>
      <w:szCs w:val="40"/>
    </w:rPr>
  </w:style>
  <w:style w:type="character" w:customStyle="1" w:styleId="TitleChar">
    <w:name w:val="Title Char"/>
    <w:basedOn w:val="DefaultParagraphFont"/>
    <w:link w:val="Title"/>
    <w:uiPriority w:val="1"/>
    <w:rsid w:val="004B7E44"/>
    <w:rPr>
      <w:rFonts w:asciiTheme="majorHAnsi" w:eastAsia="Times New Roman" w:hAnsiTheme="majorHAnsi" w:cs="Times New Roman"/>
      <w:b/>
      <w:caps/>
      <w:color w:val="FFFFFF" w:themeColor="background1"/>
      <w:sz w:val="100"/>
      <w:szCs w:val="40"/>
    </w:rPr>
  </w:style>
  <w:style w:type="paragraph" w:styleId="Subtitle">
    <w:name w:val="Subtitle"/>
    <w:basedOn w:val="Normal"/>
    <w:link w:val="SubtitleChar"/>
    <w:uiPriority w:val="99"/>
    <w:qFormat/>
    <w:rsid w:val="004B7E44"/>
    <w:pPr>
      <w:contextualSpacing/>
    </w:pPr>
    <w:rPr>
      <w:rFonts w:eastAsia="Times New Roman" w:cs="Times New Roman"/>
      <w:b/>
      <w:sz w:val="72"/>
    </w:rPr>
  </w:style>
  <w:style w:type="character" w:customStyle="1" w:styleId="SubtitleChar">
    <w:name w:val="Subtitle Char"/>
    <w:basedOn w:val="DefaultParagraphFont"/>
    <w:link w:val="Subtitle"/>
    <w:uiPriority w:val="99"/>
    <w:rsid w:val="004B7E44"/>
    <w:rPr>
      <w:rFonts w:eastAsia="Times New Roman" w:cs="Times New Roman"/>
      <w:color w:val="FFFFFF" w:themeColor="background1"/>
      <w:sz w:val="72"/>
      <w:szCs w:val="22"/>
    </w:rPr>
  </w:style>
  <w:style w:type="paragraph" w:styleId="NoSpacing">
    <w:name w:val="No Spacing"/>
    <w:link w:val="NoSpacingChar"/>
    <w:uiPriority w:val="1"/>
    <w:unhideWhenUsed/>
    <w:qFormat/>
    <w:rsid w:val="005A718F"/>
    <w:pPr>
      <w:spacing w:after="0"/>
    </w:pPr>
    <w:rPr>
      <w:rFonts w:eastAsia="Times New Roman" w:cs="Times New Roman"/>
      <w:spacing w:val="10"/>
    </w:rPr>
  </w:style>
  <w:style w:type="character" w:customStyle="1" w:styleId="Heading2Char">
    <w:name w:val="Heading 2 Char"/>
    <w:basedOn w:val="DefaultParagraphFont"/>
    <w:link w:val="Heading2"/>
    <w:uiPriority w:val="9"/>
    <w:rsid w:val="004B7E44"/>
    <w:rPr>
      <w:rFonts w:asciiTheme="majorHAnsi" w:eastAsia="Times New Roman" w:hAnsiTheme="majorHAnsi" w:cs="Times New Roman"/>
      <w:b/>
      <w:sz w:val="52"/>
      <w:szCs w:val="22"/>
    </w:rPr>
  </w:style>
  <w:style w:type="character" w:customStyle="1" w:styleId="Heading3Char">
    <w:name w:val="Heading 3 Char"/>
    <w:basedOn w:val="DefaultParagraphFont"/>
    <w:link w:val="Heading3"/>
    <w:uiPriority w:val="9"/>
    <w:rsid w:val="004B7E44"/>
    <w:rPr>
      <w:rFonts w:asciiTheme="majorHAnsi" w:eastAsia="Times New Roman" w:hAnsiTheme="majorHAnsi" w:cs="Times New Roman"/>
      <w:i/>
      <w:sz w:val="24"/>
      <w:szCs w:val="22"/>
    </w:rPr>
  </w:style>
  <w:style w:type="character" w:customStyle="1" w:styleId="Heading4Char">
    <w:name w:val="Heading 4 Char"/>
    <w:basedOn w:val="DefaultParagraphFont"/>
    <w:link w:val="Heading4"/>
    <w:uiPriority w:val="2"/>
    <w:rsid w:val="004B7E44"/>
    <w:rPr>
      <w:rFonts w:eastAsia="Times New Roman" w:cs="Times New Roman"/>
      <w:b/>
      <w:caps/>
      <w:color w:val="000000" w:themeColor="text1"/>
      <w:spacing w:val="20"/>
      <w:kern w:val="28"/>
      <w:sz w:val="24"/>
      <w:szCs w:val="22"/>
    </w:rPr>
  </w:style>
  <w:style w:type="paragraph" w:customStyle="1" w:styleId="Chapter">
    <w:name w:val="Chapter"/>
    <w:basedOn w:val="Normal"/>
    <w:uiPriority w:val="5"/>
    <w:unhideWhenUsed/>
    <w:qFormat/>
    <w:rsid w:val="00E76CAD"/>
    <w:pPr>
      <w:spacing w:before="20"/>
    </w:pPr>
    <w:rPr>
      <w:rFonts w:asciiTheme="majorHAnsi" w:eastAsia="Times New Roman" w:hAnsiTheme="majorHAnsi" w:cs="Times New Roman"/>
      <w:caps/>
      <w:color w:val="595959" w:themeColor="text1" w:themeTint="A6"/>
      <w:szCs w:val="17"/>
    </w:rPr>
  </w:style>
  <w:style w:type="character" w:customStyle="1" w:styleId="Heading5Char">
    <w:name w:val="Heading 5 Char"/>
    <w:basedOn w:val="DefaultParagraphFont"/>
    <w:link w:val="Heading5"/>
    <w:uiPriority w:val="2"/>
    <w:semiHidden/>
    <w:rsid w:val="005A718F"/>
    <w:rPr>
      <w:rFonts w:eastAsia="Times New Roman" w:cs="Times New Roman"/>
      <w:spacing w:val="-4"/>
      <w:kern w:val="28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5A718F"/>
    <w:pPr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qFormat/>
    <w:rsid w:val="005A718F"/>
  </w:style>
  <w:style w:type="paragraph" w:styleId="Footer">
    <w:name w:val="footer"/>
    <w:basedOn w:val="Normal"/>
    <w:link w:val="FooterChar"/>
    <w:uiPriority w:val="99"/>
    <w:unhideWhenUsed/>
    <w:rsid w:val="005A718F"/>
    <w:pPr>
      <w:spacing w:line="240" w:lineRule="auto"/>
      <w:jc w:val="center"/>
    </w:pPr>
  </w:style>
  <w:style w:type="character" w:customStyle="1" w:styleId="FooterChar">
    <w:name w:val="Footer Char"/>
    <w:basedOn w:val="DefaultParagraphFont"/>
    <w:link w:val="Footer"/>
    <w:uiPriority w:val="99"/>
    <w:rsid w:val="005A718F"/>
  </w:style>
  <w:style w:type="character" w:styleId="PlaceholderText">
    <w:name w:val="Placeholder Text"/>
    <w:basedOn w:val="DefaultParagraphFont"/>
    <w:uiPriority w:val="99"/>
    <w:semiHidden/>
    <w:rsid w:val="00945900"/>
    <w:rPr>
      <w:color w:val="808080"/>
    </w:rPr>
  </w:style>
  <w:style w:type="character" w:customStyle="1" w:styleId="fontstyle21">
    <w:name w:val="fontstyle21"/>
    <w:basedOn w:val="DefaultParagraphFont"/>
    <w:rsid w:val="00D806E6"/>
    <w:rPr>
      <w:rFonts w:ascii="THSarabunIT?" w:hAnsi="THSarabunIT?" w:hint="default"/>
      <w:b w:val="0"/>
      <w:bCs w:val="0"/>
      <w:i w:val="0"/>
      <w:iCs w:val="0"/>
      <w:color w:val="000000"/>
      <w:sz w:val="32"/>
      <w:szCs w:val="32"/>
    </w:rPr>
  </w:style>
  <w:style w:type="paragraph" w:styleId="ListParagraph">
    <w:name w:val="List Paragraph"/>
    <w:aliases w:val="Table Heading,Bullets,List Paragraph1,Recommendation,List Paragraph11,sub-section,text,00 List Bull,List Number #1,List 1 Level Paragraph,En tête 1,List Para 1,TOC etc.,List Paragraph - RFP,Bullet Styles para,List Title,Inhaltsverzeichnis"/>
    <w:basedOn w:val="Normal"/>
    <w:link w:val="ListParagraphChar"/>
    <w:uiPriority w:val="34"/>
    <w:qFormat/>
    <w:rsid w:val="00D806E6"/>
    <w:pPr>
      <w:spacing w:after="160" w:line="259" w:lineRule="auto"/>
      <w:ind w:left="720"/>
      <w:contextualSpacing/>
    </w:pPr>
    <w:rPr>
      <w:rFonts w:eastAsiaTheme="minorHAnsi"/>
      <w:color w:val="auto"/>
      <w:sz w:val="22"/>
      <w:szCs w:val="28"/>
      <w:lang w:bidi="th-TH"/>
    </w:rPr>
  </w:style>
  <w:style w:type="character" w:customStyle="1" w:styleId="ListParagraphChar">
    <w:name w:val="List Paragraph Char"/>
    <w:aliases w:val="Table Heading Char,Bullets Char,List Paragraph1 Char,Recommendation Char,List Paragraph11 Char,sub-section Char,text Char,00 List Bull Char,List Number #1 Char,List 1 Level Paragraph Char,En tête 1 Char,List Para 1 Char,TOC etc. Char"/>
    <w:basedOn w:val="DefaultParagraphFont"/>
    <w:link w:val="ListParagraph"/>
    <w:uiPriority w:val="34"/>
    <w:qFormat/>
    <w:locked/>
    <w:rsid w:val="00D806E6"/>
    <w:rPr>
      <w:sz w:val="22"/>
      <w:szCs w:val="28"/>
      <w:lang w:bidi="th-TH"/>
    </w:rPr>
  </w:style>
  <w:style w:type="paragraph" w:styleId="FootnoteText">
    <w:name w:val="footnote text"/>
    <w:basedOn w:val="Normal"/>
    <w:link w:val="FootnoteTextChar"/>
    <w:uiPriority w:val="99"/>
    <w:qFormat/>
    <w:rsid w:val="00572BD8"/>
    <w:pPr>
      <w:spacing w:line="240" w:lineRule="auto"/>
    </w:pPr>
    <w:rPr>
      <w:rFonts w:ascii="MS Sans Serif" w:eastAsia="Cordia New" w:hAnsi="MS Sans Serif" w:cs="EucrosiaUPC"/>
      <w:color w:val="auto"/>
      <w:szCs w:val="28"/>
      <w:lang w:eastAsia="th-TH" w:bidi="th-TH"/>
    </w:rPr>
  </w:style>
  <w:style w:type="character" w:customStyle="1" w:styleId="FootnoteTextChar">
    <w:name w:val="Footnote Text Char"/>
    <w:basedOn w:val="DefaultParagraphFont"/>
    <w:link w:val="FootnoteText"/>
    <w:uiPriority w:val="99"/>
    <w:qFormat/>
    <w:rsid w:val="00572BD8"/>
    <w:rPr>
      <w:rFonts w:ascii="MS Sans Serif" w:eastAsia="Cordia New" w:hAnsi="MS Sans Serif" w:cs="EucrosiaUPC"/>
      <w:sz w:val="28"/>
      <w:szCs w:val="28"/>
      <w:lang w:eastAsia="th-TH" w:bidi="th-TH"/>
    </w:rPr>
  </w:style>
  <w:style w:type="character" w:styleId="FootnoteReference">
    <w:name w:val="footnote reference"/>
    <w:uiPriority w:val="99"/>
    <w:qFormat/>
    <w:rsid w:val="00572BD8"/>
    <w:rPr>
      <w:sz w:val="32"/>
      <w:szCs w:val="32"/>
      <w:vertAlign w:val="superscript"/>
    </w:rPr>
  </w:style>
  <w:style w:type="character" w:styleId="Hyperlink">
    <w:name w:val="Hyperlink"/>
    <w:basedOn w:val="DefaultParagraphFont"/>
    <w:uiPriority w:val="99"/>
    <w:unhideWhenUsed/>
    <w:rsid w:val="00572BD8"/>
    <w:rPr>
      <w:color w:val="0000FF"/>
      <w:u w:val="single"/>
    </w:rPr>
  </w:style>
  <w:style w:type="paragraph" w:customStyle="1" w:styleId="NoSpacing1">
    <w:name w:val="No Spacing1"/>
    <w:rsid w:val="00B80E0F"/>
    <w:pPr>
      <w:spacing w:after="0" w:line="240" w:lineRule="auto"/>
    </w:pPr>
    <w:rPr>
      <w:rFonts w:ascii="Calibri" w:eastAsia="Times New Roman" w:hAnsi="Calibri" w:cs="Cordia New"/>
      <w:sz w:val="22"/>
      <w:szCs w:val="28"/>
      <w:lang w:bidi="th-TH"/>
    </w:rPr>
  </w:style>
  <w:style w:type="character" w:customStyle="1" w:styleId="fontstyle01">
    <w:name w:val="fontstyle01"/>
    <w:basedOn w:val="DefaultParagraphFont"/>
    <w:rsid w:val="006D7F32"/>
    <w:rPr>
      <w:rFonts w:ascii="THSarabunIT?" w:hAnsi="THSarabunIT?" w:hint="default"/>
      <w:b w:val="0"/>
      <w:bCs w:val="0"/>
      <w:i w:val="0"/>
      <w:iCs w:val="0"/>
      <w:color w:val="000000"/>
      <w:sz w:val="32"/>
      <w:szCs w:val="32"/>
    </w:rPr>
  </w:style>
  <w:style w:type="character" w:customStyle="1" w:styleId="fontstyle31">
    <w:name w:val="fontstyle31"/>
    <w:basedOn w:val="DefaultParagraphFont"/>
    <w:rsid w:val="006D7F32"/>
    <w:rPr>
      <w:rFonts w:ascii="THSarabunIT?-Bold" w:hAnsi="THSarabunIT?-Bold" w:hint="default"/>
      <w:b/>
      <w:bCs/>
      <w:i w:val="0"/>
      <w:iCs w:val="0"/>
      <w:color w:val="000000"/>
      <w:sz w:val="32"/>
      <w:szCs w:val="32"/>
    </w:rPr>
  </w:style>
  <w:style w:type="table" w:styleId="TableGrid">
    <w:name w:val="Table Grid"/>
    <w:basedOn w:val="TableNormal"/>
    <w:uiPriority w:val="39"/>
    <w:qFormat/>
    <w:rsid w:val="007531C6"/>
    <w:pPr>
      <w:spacing w:after="0" w:line="240" w:lineRule="auto"/>
    </w:pPr>
    <w:rPr>
      <w:sz w:val="22"/>
      <w:szCs w:val="28"/>
      <w:lang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531C6"/>
    <w:pPr>
      <w:autoSpaceDE w:val="0"/>
      <w:autoSpaceDN w:val="0"/>
      <w:adjustRightInd w:val="0"/>
      <w:spacing w:after="0" w:line="240" w:lineRule="auto"/>
    </w:pPr>
    <w:rPr>
      <w:rFonts w:ascii="Browallia New" w:hAnsi="Browallia New" w:cs="Browallia New"/>
      <w:color w:val="000000"/>
      <w:sz w:val="24"/>
      <w:szCs w:val="24"/>
      <w:lang w:bidi="th-TH"/>
    </w:rPr>
  </w:style>
  <w:style w:type="character" w:customStyle="1" w:styleId="fontstyle41">
    <w:name w:val="fontstyle41"/>
    <w:basedOn w:val="DefaultParagraphFont"/>
    <w:rsid w:val="00891D6D"/>
    <w:rPr>
      <w:rFonts w:ascii="SymbolMT" w:hAnsi="SymbolMT" w:hint="default"/>
      <w:b w:val="0"/>
      <w:bCs w:val="0"/>
      <w:i w:val="0"/>
      <w:iCs w:val="0"/>
      <w:color w:val="000000"/>
      <w:sz w:val="32"/>
      <w:szCs w:val="32"/>
    </w:rPr>
  </w:style>
  <w:style w:type="paragraph" w:styleId="BodyText">
    <w:name w:val="Body Text"/>
    <w:basedOn w:val="Normal"/>
    <w:link w:val="BodyTextChar"/>
    <w:uiPriority w:val="99"/>
    <w:rsid w:val="006835AC"/>
    <w:pPr>
      <w:tabs>
        <w:tab w:val="left" w:pos="360"/>
        <w:tab w:val="left" w:pos="900"/>
        <w:tab w:val="left" w:pos="1276"/>
      </w:tabs>
      <w:spacing w:after="200" w:line="240" w:lineRule="auto"/>
    </w:pPr>
    <w:rPr>
      <w:rFonts w:ascii="EucrosiaUPC" w:eastAsia="Times New Roman" w:hAnsi="EucrosiaUPC" w:cs="Angsana New"/>
      <w:color w:val="auto"/>
      <w:sz w:val="32"/>
      <w:szCs w:val="32"/>
      <w:lang w:bidi="th-TH"/>
    </w:rPr>
  </w:style>
  <w:style w:type="character" w:customStyle="1" w:styleId="BodyTextChar">
    <w:name w:val="Body Text Char"/>
    <w:basedOn w:val="DefaultParagraphFont"/>
    <w:link w:val="BodyText"/>
    <w:uiPriority w:val="99"/>
    <w:rsid w:val="006835AC"/>
    <w:rPr>
      <w:rFonts w:ascii="EucrosiaUPC" w:eastAsia="Times New Roman" w:hAnsi="EucrosiaUPC" w:cs="Angsana New"/>
      <w:sz w:val="32"/>
      <w:szCs w:val="32"/>
      <w:lang w:bidi="th-TH"/>
    </w:rPr>
  </w:style>
  <w:style w:type="paragraph" w:styleId="NormalWeb">
    <w:name w:val="Normal (Web)"/>
    <w:basedOn w:val="Normal"/>
    <w:uiPriority w:val="99"/>
    <w:unhideWhenUsed/>
    <w:rsid w:val="00D422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bidi="th-TH"/>
    </w:rPr>
  </w:style>
  <w:style w:type="character" w:customStyle="1" w:styleId="NoSpacingChar">
    <w:name w:val="No Spacing Char"/>
    <w:link w:val="NoSpacing"/>
    <w:uiPriority w:val="1"/>
    <w:qFormat/>
    <w:rsid w:val="00D422AF"/>
    <w:rPr>
      <w:rFonts w:eastAsia="Times New Roman" w:cs="Times New Roman"/>
      <w:spacing w:val="10"/>
    </w:rPr>
  </w:style>
  <w:style w:type="character" w:styleId="PageNumber">
    <w:name w:val="page number"/>
    <w:rsid w:val="00D422AF"/>
  </w:style>
  <w:style w:type="table" w:styleId="TableSimple1">
    <w:name w:val="Table Simple 1"/>
    <w:basedOn w:val="TableNormal"/>
    <w:rsid w:val="00D422AF"/>
    <w:pPr>
      <w:spacing w:after="0" w:line="240" w:lineRule="auto"/>
    </w:pPr>
    <w:rPr>
      <w:rFonts w:ascii="Times New Roman" w:eastAsia="Times New Roman" w:hAnsi="Times New Roman" w:cs="Angsana New"/>
      <w:sz w:val="20"/>
      <w:szCs w:val="20"/>
      <w:lang w:bidi="th-TH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17D5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Times New Roman" w:hAnsi="Courier New" w:cs="Courier New"/>
      <w:color w:val="auto"/>
      <w:sz w:val="20"/>
      <w:szCs w:val="20"/>
      <w:lang w:bidi="th-TH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817D55"/>
    <w:rPr>
      <w:rFonts w:ascii="Courier New" w:eastAsia="Times New Roman" w:hAnsi="Courier New" w:cs="Courier New"/>
      <w:sz w:val="20"/>
      <w:szCs w:val="20"/>
      <w:lang w:bidi="th-TH"/>
    </w:rPr>
  </w:style>
  <w:style w:type="character" w:customStyle="1" w:styleId="y2iqfc">
    <w:name w:val="y2iqfc"/>
    <w:basedOn w:val="DefaultParagraphFont"/>
    <w:rsid w:val="00817D55"/>
  </w:style>
  <w:style w:type="table" w:customStyle="1" w:styleId="TableGrid1">
    <w:name w:val="Table Grid1"/>
    <w:basedOn w:val="TableNormal"/>
    <w:next w:val="TableGrid"/>
    <w:uiPriority w:val="39"/>
    <w:qFormat/>
    <w:rsid w:val="0054641E"/>
    <w:pPr>
      <w:spacing w:after="0" w:line="240" w:lineRule="auto"/>
    </w:pPr>
    <w:rPr>
      <w:rFonts w:ascii="Times New Roman" w:eastAsia="Times New Roman" w:hAnsi="Times New Roman" w:cs="Angsana New"/>
      <w:sz w:val="20"/>
      <w:szCs w:val="20"/>
      <w:lang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27489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61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8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96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6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1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5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05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0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5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06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8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4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0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3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1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1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2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22310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60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8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ullika\AppData\Local\Microsoft\Office\16.0\DTS\en-US%7b8C0FF914-7CD3-4E34-8ADE-1843286A6010%7d\%7b5B2DA717-24FC-4470-9CF1-FF58ACB20482%7dtf16392796_win32.dotx" TargetMode="External"/></Relationships>
</file>

<file path=word/theme/theme1.xml><?xml version="1.0" encoding="utf-8"?>
<a:theme xmlns:a="http://schemas.openxmlformats.org/drawingml/2006/main" name="Theme2">
  <a:themeElements>
    <a:clrScheme name="Blue Green">
      <a:dk1>
        <a:sysClr val="windowText" lastClr="000000"/>
      </a:dk1>
      <a:lt1>
        <a:sysClr val="window" lastClr="FFFFFF"/>
      </a:lt1>
      <a:dk2>
        <a:srgbClr val="373545"/>
      </a:dk2>
      <a:lt2>
        <a:srgbClr val="CEDBE6"/>
      </a:lt2>
      <a:accent1>
        <a:srgbClr val="3494BA"/>
      </a:accent1>
      <a:accent2>
        <a:srgbClr val="58B6C0"/>
      </a:accent2>
      <a:accent3>
        <a:srgbClr val="75BDA7"/>
      </a:accent3>
      <a:accent4>
        <a:srgbClr val="7A8C8E"/>
      </a:accent4>
      <a:accent5>
        <a:srgbClr val="84ACB6"/>
      </a:accent5>
      <a:accent6>
        <a:srgbClr val="2683C6"/>
      </a:accent6>
      <a:hlink>
        <a:srgbClr val="6B9F25"/>
      </a:hlink>
      <a:folHlink>
        <a:srgbClr val="9F6715"/>
      </a:folHlink>
    </a:clrScheme>
    <a:fontScheme name="Custom 18">
      <a:majorFont>
        <a:latin typeface="Franklin Gothic Book"/>
        <a:ea typeface=""/>
        <a:cs typeface=""/>
      </a:majorFont>
      <a:minorFont>
        <a:latin typeface="Microsoft Sans Serif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6436E3131FED4BBAFF2FDBB997F111" ma:contentTypeVersion="10" ma:contentTypeDescription="Create a new document." ma:contentTypeScope="" ma:versionID="179e23e67ecf6b9c93383cbc23666e15">
  <xsd:schema xmlns:xsd="http://www.w3.org/2001/XMLSchema" xmlns:xs="http://www.w3.org/2001/XMLSchema" xmlns:p="http://schemas.microsoft.com/office/2006/metadata/properties" xmlns:ns2="8b6b701f-a06d-4ce0-ad44-e707ca10359a" xmlns:ns3="b15b48e2-f499-433f-9b92-63c2de265072" targetNamespace="http://schemas.microsoft.com/office/2006/metadata/properties" ma:root="true" ma:fieldsID="669ea82e95d6c48941cf4db22e00ebca" ns2:_="" ns3:_="">
    <xsd:import namespace="8b6b701f-a06d-4ce0-ad44-e707ca10359a"/>
    <xsd:import namespace="b15b48e2-f499-433f-9b92-63c2de2650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6b701f-a06d-4ce0-ad44-e707ca1035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ab9d3fb4-cc55-4ee2-b9cc-7dfd193f5ce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5b48e2-f499-433f-9b92-63c2de265072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a15dddc2-b55b-4443-a605-c32592031153}" ma:internalName="TaxCatchAll" ma:showField="CatchAllData" ma:web="b15b48e2-f499-433f-9b92-63c2de26507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b6b701f-a06d-4ce0-ad44-e707ca10359a">
      <Terms xmlns="http://schemas.microsoft.com/office/infopath/2007/PartnerControls"/>
    </lcf76f155ced4ddcb4097134ff3c332f>
    <TaxCatchAll xmlns="b15b48e2-f499-433f-9b92-63c2de265072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E5E7E7-D03E-424B-B493-5085E44BC7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b6b701f-a06d-4ce0-ad44-e707ca10359a"/>
    <ds:schemaRef ds:uri="b15b48e2-f499-433f-9b92-63c2de2650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C8A4434-3B21-49DF-AB65-46EB97128AC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A19E404-40D4-469C-96BD-3307606437F1}">
  <ds:schemaRefs>
    <ds:schemaRef ds:uri="http://schemas.microsoft.com/office/2006/metadata/properties"/>
    <ds:schemaRef ds:uri="http://schemas.microsoft.com/office/infopath/2007/PartnerControls"/>
    <ds:schemaRef ds:uri="8b6b701f-a06d-4ce0-ad44-e707ca10359a"/>
    <ds:schemaRef ds:uri="b15b48e2-f499-433f-9b92-63c2de265072"/>
  </ds:schemaRefs>
</ds:datastoreItem>
</file>

<file path=customXml/itemProps4.xml><?xml version="1.0" encoding="utf-8"?>
<ds:datastoreItem xmlns:ds="http://schemas.openxmlformats.org/officeDocument/2006/customXml" ds:itemID="{16D7D663-411F-4144-AD4D-DFE7B26554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{5B2DA717-24FC-4470-9CF1-FF58ACB20482}tf16392796_win32.dotx</Template>
  <TotalTime>14</TotalTime>
  <Pages>4</Pages>
  <Words>680</Words>
  <Characters>3878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Mullika Thrachoo</dc:creator>
  <cp:keywords/>
  <dc:description/>
  <cp:lastModifiedBy>Nicha Kanpanon</cp:lastModifiedBy>
  <cp:revision>17</cp:revision>
  <cp:lastPrinted>2023-04-24T05:03:00Z</cp:lastPrinted>
  <dcterms:created xsi:type="dcterms:W3CDTF">2023-04-24T04:52:00Z</dcterms:created>
  <dcterms:modified xsi:type="dcterms:W3CDTF">2023-05-26T06:02:00Z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0x0101005A6436E3131FED4BBAFF2FDBB997F111</vt:lpwstr>
  </property>
  <property fmtid="{D5CDD505-2E9C-101B-9397-08002B2CF9AE}" pid="3" name="MediaServiceImageTags">
    <vt:lpwstr/>
  </property>
</Properties>
</file>